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1F34544A"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E844E3">
        <w:rPr>
          <w:rFonts w:cs="Arial"/>
          <w:bCs/>
          <w:noProof w:val="0"/>
          <w:sz w:val="24"/>
          <w:szCs w:val="24"/>
        </w:rPr>
        <w:t>8</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E525D8">
        <w:rPr>
          <w:rFonts w:cs="Arial"/>
          <w:bCs/>
          <w:noProof w:val="0"/>
          <w:sz w:val="24"/>
          <w:szCs w:val="24"/>
        </w:rPr>
        <w:t>6194</w:t>
      </w:r>
    </w:p>
    <w:bookmarkEnd w:id="0"/>
    <w:p w14:paraId="5669B020" w14:textId="2A5336E6" w:rsidR="004C654E" w:rsidRPr="008824A0" w:rsidRDefault="00E844E3" w:rsidP="004C654E">
      <w:pPr>
        <w:pStyle w:val="Header"/>
        <w:tabs>
          <w:tab w:val="left" w:pos="2410"/>
        </w:tabs>
        <w:rPr>
          <w:rFonts w:eastAsia="MS Mincho" w:cs="Arial"/>
          <w:sz w:val="24"/>
          <w:szCs w:val="24"/>
          <w:lang w:val="fr-FR"/>
        </w:rPr>
      </w:pPr>
      <w:r w:rsidRPr="008824A0">
        <w:rPr>
          <w:rFonts w:eastAsia="MS Mincho" w:cs="Arial"/>
          <w:sz w:val="24"/>
          <w:szCs w:val="24"/>
          <w:lang w:val="fr-FR"/>
        </w:rPr>
        <w:t>Toulouse, France, EU</w:t>
      </w:r>
      <w:r w:rsidR="00FC5FE8" w:rsidRPr="008824A0">
        <w:rPr>
          <w:rFonts w:eastAsia="MS Mincho" w:cs="Arial"/>
          <w:sz w:val="24"/>
          <w:szCs w:val="24"/>
          <w:lang w:val="fr-FR"/>
        </w:rPr>
        <w:t xml:space="preserve">, </w:t>
      </w:r>
      <w:r w:rsidR="00DD4A4E" w:rsidRPr="008824A0">
        <w:rPr>
          <w:rFonts w:eastAsia="MS Mincho" w:cs="Arial"/>
          <w:sz w:val="24"/>
          <w:szCs w:val="24"/>
          <w:lang w:val="fr-FR"/>
        </w:rPr>
        <w:t>1</w:t>
      </w:r>
      <w:r w:rsidR="00E525D8">
        <w:rPr>
          <w:rFonts w:eastAsia="MS Mincho" w:cs="Arial"/>
          <w:sz w:val="24"/>
          <w:szCs w:val="24"/>
          <w:lang w:val="fr-FR"/>
        </w:rPr>
        <w:t>4</w:t>
      </w:r>
      <w:r w:rsidR="00DD4A4E" w:rsidRPr="008824A0">
        <w:rPr>
          <w:rFonts w:eastAsia="MS Mincho" w:cs="Arial"/>
          <w:sz w:val="24"/>
          <w:szCs w:val="24"/>
          <w:lang w:val="fr-FR"/>
        </w:rPr>
        <w:t xml:space="preserve"> – 18 </w:t>
      </w:r>
      <w:r w:rsidRPr="008824A0">
        <w:rPr>
          <w:rFonts w:eastAsia="MS Mincho" w:cs="Arial"/>
          <w:sz w:val="24"/>
          <w:szCs w:val="24"/>
          <w:lang w:val="fr-FR"/>
        </w:rPr>
        <w:t>Nov</w:t>
      </w:r>
      <w:r w:rsidR="005F10C3" w:rsidRPr="008824A0">
        <w:rPr>
          <w:rFonts w:eastAsia="MS Mincho" w:cs="Arial"/>
          <w:sz w:val="24"/>
          <w:szCs w:val="24"/>
          <w:lang w:val="fr-FR"/>
        </w:rPr>
        <w:t xml:space="preserve"> 20</w:t>
      </w:r>
      <w:r w:rsidR="00FA4A45" w:rsidRPr="008824A0">
        <w:rPr>
          <w:rFonts w:eastAsia="MS Mincho" w:cs="Arial"/>
          <w:sz w:val="24"/>
          <w:szCs w:val="24"/>
          <w:lang w:val="fr-FR"/>
        </w:rPr>
        <w:t>2</w:t>
      </w:r>
      <w:r w:rsidR="00B87C87" w:rsidRPr="008824A0">
        <w:rPr>
          <w:rFonts w:eastAsia="MS Mincho" w:cs="Arial"/>
          <w:sz w:val="24"/>
          <w:szCs w:val="24"/>
          <w:lang w:val="fr-FR"/>
        </w:rPr>
        <w:t>2</w:t>
      </w:r>
    </w:p>
    <w:p w14:paraId="2F96B0BD" w14:textId="77777777" w:rsidR="002F2360" w:rsidRPr="008824A0" w:rsidRDefault="002F2360" w:rsidP="002F2360">
      <w:pPr>
        <w:pStyle w:val="Header"/>
        <w:tabs>
          <w:tab w:val="left" w:pos="2410"/>
        </w:tabs>
        <w:rPr>
          <w:bCs/>
          <w:noProof w:val="0"/>
          <w:sz w:val="24"/>
          <w:lang w:val="fr-FR"/>
        </w:rPr>
      </w:pPr>
    </w:p>
    <w:p w14:paraId="430718D4" w14:textId="019F82B4" w:rsidR="002F2360" w:rsidRPr="008824A0" w:rsidRDefault="002F2360" w:rsidP="002F2360">
      <w:pPr>
        <w:pStyle w:val="CRCoverPage"/>
        <w:tabs>
          <w:tab w:val="left" w:pos="1985"/>
          <w:tab w:val="left" w:pos="2410"/>
        </w:tabs>
        <w:rPr>
          <w:rFonts w:cs="Arial"/>
          <w:b/>
          <w:bCs/>
          <w:sz w:val="24"/>
          <w:lang w:val="fr-FR" w:eastAsia="ja-JP"/>
        </w:rPr>
      </w:pPr>
      <w:r w:rsidRPr="008824A0">
        <w:rPr>
          <w:rFonts w:cs="Arial"/>
          <w:b/>
          <w:bCs/>
          <w:sz w:val="24"/>
          <w:lang w:val="fr-FR"/>
        </w:rPr>
        <w:t>Agenda item:</w:t>
      </w:r>
      <w:r w:rsidRPr="008824A0">
        <w:rPr>
          <w:rFonts w:cs="Arial"/>
          <w:b/>
          <w:bCs/>
          <w:sz w:val="24"/>
          <w:lang w:val="fr-FR"/>
        </w:rPr>
        <w:tab/>
      </w:r>
      <w:r w:rsidR="00436353" w:rsidRPr="008824A0">
        <w:rPr>
          <w:rFonts w:cs="Arial"/>
          <w:b/>
          <w:bCs/>
          <w:sz w:val="24"/>
          <w:lang w:val="fr-FR"/>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B55F8D5"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844E3">
        <w:rPr>
          <w:rFonts w:ascii="Arial" w:hAnsi="Arial" w:cs="Arial"/>
          <w:b/>
          <w:bCs/>
          <w:sz w:val="24"/>
        </w:rPr>
        <w:t xml:space="preserve">The </w:t>
      </w:r>
      <w:r w:rsidR="006C0E2A">
        <w:rPr>
          <w:rFonts w:ascii="Arial" w:hAnsi="Arial" w:cs="Arial"/>
          <w:b/>
          <w:bCs/>
          <w:sz w:val="24"/>
        </w:rPr>
        <w:t xml:space="preserve">LBT </w:t>
      </w:r>
      <w:r w:rsidR="00E844E3">
        <w:rPr>
          <w:rFonts w:ascii="Arial" w:hAnsi="Arial" w:cs="Arial"/>
          <w:b/>
          <w:bCs/>
          <w:sz w:val="24"/>
        </w:rPr>
        <w:t>waiting time</w:t>
      </w:r>
      <w:r w:rsidR="00FB407E">
        <w:rPr>
          <w:rFonts w:ascii="Arial" w:hAnsi="Arial" w:cs="Arial"/>
          <w:b/>
          <w:bCs/>
          <w:sz w:val="24"/>
        </w:rPr>
        <w:t xml:space="preserve"> for </w:t>
      </w:r>
      <w:r w:rsidR="00E32FB8">
        <w:rPr>
          <w:rFonts w:ascii="Arial" w:hAnsi="Arial" w:cs="Arial"/>
          <w:b/>
          <w:bCs/>
          <w:sz w:val="24"/>
        </w:rPr>
        <w:t xml:space="preserve">correct </w:t>
      </w:r>
      <w:r w:rsidR="00FB407E">
        <w:rPr>
          <w:rFonts w:ascii="Arial" w:hAnsi="Arial" w:cs="Arial"/>
          <w:b/>
          <w:bCs/>
          <w:sz w:val="24"/>
        </w:rPr>
        <w:t>NR</w:t>
      </w:r>
      <w:r w:rsidR="002F43B3">
        <w:rPr>
          <w:rFonts w:ascii="Arial" w:hAnsi="Arial" w:cs="Arial"/>
          <w:b/>
          <w:bCs/>
          <w:sz w:val="24"/>
        </w:rPr>
        <w:t>-</w:t>
      </w:r>
      <w:r w:rsidR="00FB407E">
        <w:rPr>
          <w:rFonts w:ascii="Arial" w:hAnsi="Arial" w:cs="Arial"/>
          <w:b/>
          <w:bCs/>
          <w:sz w:val="24"/>
        </w:rPr>
        <w:t>U</w:t>
      </w:r>
      <w:r w:rsidR="00E844E3">
        <w:rPr>
          <w:rFonts w:ascii="Arial" w:hAnsi="Arial" w:cs="Arial"/>
          <w:b/>
          <w:bCs/>
          <w:sz w:val="24"/>
        </w:rPr>
        <w:t xml:space="preserve"> MRO</w:t>
      </w:r>
      <w:r w:rsidR="00E32FB8">
        <w:rPr>
          <w:rFonts w:ascii="Arial" w:hAnsi="Arial" w:cs="Arial"/>
          <w:b/>
          <w:bCs/>
          <w:sz w:val="24"/>
        </w:rPr>
        <w:t xml:space="preserve"> analysis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2B6F77B" w14:textId="527A2DE8" w:rsidR="002F43B3" w:rsidRDefault="008824A0" w:rsidP="00D8552F">
      <w:bookmarkStart w:id="1" w:name="_Toc474247438"/>
      <w:r>
        <w:t>In context of MRO for NR-U, we proposed a</w:t>
      </w:r>
      <w:r w:rsidR="007C75EB">
        <w:t xml:space="preserve">t RAN3 #117 to enable the information about the </w:t>
      </w:r>
      <w:r>
        <w:t xml:space="preserve">lost time during the mobility process due to the LBT feature, which was called </w:t>
      </w:r>
      <w:r w:rsidR="007C75EB">
        <w:t>waiting time [1]. At RAN3 #117-bis meeting, this was reminded, but the discussion focused on MLB enhancements. In this paper, we remind the arguments originally presented at RAN3 #117.</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6C4C1F7B" w14:textId="3CE33371" w:rsidR="007C75EB" w:rsidRDefault="00BD227B" w:rsidP="007C75EB">
      <w:r>
        <w:t>This discussion is based on [1].</w:t>
      </w:r>
    </w:p>
    <w:p w14:paraId="11128D07" w14:textId="6D2DCB87" w:rsidR="00BD227B" w:rsidRDefault="00BD227B" w:rsidP="00BD227B">
      <w:r>
        <w:t xml:space="preserve">The discussion during Rel-17 SON/MDT work item revealed that </w:t>
      </w:r>
      <w:r w:rsidRPr="00216C14">
        <w:t>MRO</w:t>
      </w:r>
      <w:r w:rsidR="006D5F5D">
        <w:t xml:space="preserve">, which </w:t>
      </w:r>
      <w:r w:rsidR="000A037A">
        <w:t>optimizes the handover timing by d</w:t>
      </w:r>
      <w:r w:rsidR="00D330E5">
        <w:t xml:space="preserve">eriving MRO KPIs </w:t>
      </w:r>
      <w:r w:rsidR="00941B73">
        <w:t>/ counters like Too Late Handover, etc. from the RLF report</w:t>
      </w:r>
      <w:r w:rsidRPr="00216C14">
        <w:t xml:space="preserve"> cannot be adapted</w:t>
      </w:r>
      <w:r>
        <w:t xml:space="preserve"> in copy/paste manner</w:t>
      </w:r>
      <w:r w:rsidRPr="00216C14">
        <w:t xml:space="preserve"> to NR-U, since the handover timing triggered by measurement event</w:t>
      </w:r>
      <w:r>
        <w:t>s</w:t>
      </w:r>
      <w:r w:rsidRPr="00216C14">
        <w:t xml:space="preserve"> will be spoiled by </w:t>
      </w:r>
      <w:r>
        <w:t xml:space="preserve">the additional </w:t>
      </w:r>
      <w:r w:rsidRPr="00216C14">
        <w:t>wa</w:t>
      </w:r>
      <w:r>
        <w:t>i</w:t>
      </w:r>
      <w:r w:rsidRPr="00216C14">
        <w:t>ting time</w:t>
      </w:r>
      <w:r>
        <w:t xml:space="preserve"> caused by </w:t>
      </w:r>
      <w:r w:rsidRPr="00216C14">
        <w:t>LBT</w:t>
      </w:r>
      <w:r>
        <w:t xml:space="preserve"> (as shown in </w:t>
      </w:r>
      <w:r>
        <w:fldChar w:fldCharType="begin"/>
      </w:r>
      <w:r>
        <w:instrText xml:space="preserve"> REF _Ref78209067 \h </w:instrText>
      </w:r>
      <w:r>
        <w:fldChar w:fldCharType="separate"/>
      </w:r>
      <w:r>
        <w:t xml:space="preserve">Figure </w:t>
      </w:r>
      <w:r>
        <w:rPr>
          <w:noProof/>
        </w:rPr>
        <w:t>1</w:t>
      </w:r>
      <w:r>
        <w:fldChar w:fldCharType="end"/>
      </w:r>
      <w:r>
        <w:t>). Because of these timing uncertainties cause</w:t>
      </w:r>
      <w:r w:rsidR="00586ABC">
        <w:t>d</w:t>
      </w:r>
      <w:r>
        <w:t xml:space="preserve"> </w:t>
      </w:r>
      <w:r w:rsidR="00E1674D">
        <w:t xml:space="preserve">by </w:t>
      </w:r>
      <w:r>
        <w:t xml:space="preserve">LBT, the mobility concept </w:t>
      </w:r>
      <w:r w:rsidR="00E1674D">
        <w:t xml:space="preserve">has been already </w:t>
      </w:r>
      <w:r>
        <w:t>adopted towards more UE autonomy, called Autonomous UE Mobility (AUM), where the User Equipment (UE) is pre-configured with one or more potential target cells, and autonomously executes the handover when the target cell meets the execution condition, which fully resembles the Conditional Handover (CHO). Therefore, we are using the term CHO in the following.</w:t>
      </w:r>
    </w:p>
    <w:p w14:paraId="0FB90250" w14:textId="10E5DC6D" w:rsidR="00BD227B" w:rsidRDefault="00BD227B" w:rsidP="00BD227B">
      <w:r>
        <w:t xml:space="preserve">In </w:t>
      </w:r>
      <w:r>
        <w:fldChar w:fldCharType="begin"/>
      </w:r>
      <w:r>
        <w:instrText xml:space="preserve"> REF _Ref78209067 \h </w:instrText>
      </w:r>
      <w:r>
        <w:fldChar w:fldCharType="separate"/>
      </w:r>
      <w:r>
        <w:t xml:space="preserve">Figure </w:t>
      </w:r>
      <w:r>
        <w:rPr>
          <w:noProof/>
        </w:rPr>
        <w:t>1</w:t>
      </w:r>
      <w:r>
        <w:fldChar w:fldCharType="end"/>
      </w:r>
      <w:r>
        <w:t xml:space="preserve">, it is </w:t>
      </w:r>
      <w:r w:rsidR="008C056C">
        <w:t xml:space="preserve">assumed </w:t>
      </w:r>
      <w:r>
        <w:t xml:space="preserve">that an A3 measurement event will trigger both preparation and execution of the CHO, which are called for simplicity A3_prep_offset (-3 dB, target cell is half as strong as serving cell) and A3_exec_offset (+3dB, target cell is already double as strong as serving cell), referring to the RSRP offset between serving (cell1) and target candidate cells (cell2, green line and cell3, yellow line). </w:t>
      </w:r>
    </w:p>
    <w:p w14:paraId="479A7674" w14:textId="77777777" w:rsidR="00BD227B" w:rsidRPr="00C70DDC" w:rsidRDefault="00BD227B" w:rsidP="00BD227B">
      <w:pPr>
        <w:rPr>
          <w:lang w:eastAsia="zh-CN"/>
        </w:rPr>
      </w:pPr>
      <w:r>
        <w:rPr>
          <w:noProof/>
          <w:lang w:eastAsia="zh-CN"/>
        </w:rPr>
        <mc:AlternateContent>
          <mc:Choice Requires="wpc">
            <w:drawing>
              <wp:inline distT="0" distB="0" distL="0" distR="0" wp14:anchorId="152DB2F1" wp14:editId="15367BEE">
                <wp:extent cx="5918200" cy="2438400"/>
                <wp:effectExtent l="0" t="0" r="63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2" name="Picture 72"/>
                          <pic:cNvPicPr>
                            <a:picLocks noChangeAspect="1"/>
                          </pic:cNvPicPr>
                        </pic:nvPicPr>
                        <pic:blipFill>
                          <a:blip r:embed="rId14"/>
                          <a:stretch>
                            <a:fillRect/>
                          </a:stretch>
                        </pic:blipFill>
                        <pic:spPr>
                          <a:xfrm>
                            <a:off x="152400" y="25400"/>
                            <a:ext cx="5486400" cy="2331029"/>
                          </a:xfrm>
                          <a:prstGeom prst="rect">
                            <a:avLst/>
                          </a:prstGeom>
                        </pic:spPr>
                      </pic:pic>
                    </wpc:wpc>
                  </a:graphicData>
                </a:graphic>
              </wp:inline>
            </w:drawing>
          </mc:Choice>
          <mc:Fallback>
            <w:pict>
              <v:group w14:anchorId="2EA60D5D" id="Canvas 71" o:spid="_x0000_s1026" editas="canvas" style="width:466pt;height:192pt;mso-position-horizontal-relative:char;mso-position-vertical-relative:line" coordsize="59182,243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MEsQhAgAAmwQAAA4AAABkcnMvZTJvRG9jLnhtbKxU227bMAx9H7B/&#10;EPTe2HGbrhXiFEOCDgOKLRjWD1BkOhaqGyTFTv5+lOI0y/rQYdiDZVKkjg7JY88f9lqRHnyQ1tR0&#10;OikpASNsI822ps8/H6/uKAmRm4Yra6CmBwj0YfHxw3xwDCrbWdWAJwhiAhtcTbsYHSuKIDrQPEys&#10;A4PB1nrNI7p+WzSeD4iuVVGV5W0xWN84bwWEgLurY5AuMn7bgojf2zZAJKqmyC3m1ed1k9ZiMeds&#10;67nrpBhp8H9gobk0eOkr1IpHTnZevoHSUngbbBsnwurCtq0UkGvAaqblH9Usuel5yMUI7M6JIFr/&#10;EXezTbyDVbJ5lEolx/kQl8qTnmPXhk5GSH0qLrIKZMHS2fQecI6AKU4Khs/YSLTe8Hx/oHgq7jzQ&#10;EUT/FYbm/mXnrrCnjke5kUrGQ9YHNi+RMv1airU/OuJbv/ZENjX9VFFiuEZdYjjdSnBnrCNlHc9g&#10;Q6R4suIlEGOXHTdb+BwcSgsFnxuDYXZOL5J7ceFGSXfqbbLH0lCG78v9KJGVFTsNJh4170FhldaE&#10;TrpAiWegN4Dl+K9NJoSDih6i6NIwWxzqDyQ7TvAUyCzPxBLn4FKHONu3Xqc3Xk32WOOsuinx2znU&#10;tJolC5E4g30kAqOzm7vbHBYpfn09Lav7US0nnCSnL2A1SQayRDI4Fs54/xRGWqcUVNmZSTbRxc0s&#10;Mpesi0/sdz9nnf8pi18AAAD//wMAUEsDBBQABgAIAAAAIQCh/+8gJCsAACw1AQAUAAAAZHJzL21l&#10;ZGlhL2ltYWdlMS5lbWbsfQ1gVMW59iRZIJAQNiSBQH7YhAARUQNEiTHCBrJhd4MYIMEgCAmiAnJL&#10;rFEUaF38qYg/RaTiD1rq5eunfq2llVKLtuZT2mJLlVJq0fYq9WKrbW215VprLbnPc86+mz3rLp6T&#10;ZH8SGHgy75kz58ycmfeZec/MnNkkpdQqoAr4V0dHx5xhSi0ZqNS/IRNnLsH5UqUcrotqlUpSE85N&#10;Uvv7KWVD/GDXkqXU8jylDiHwjKTgM0rVlaeowo02hRuoCYADwO3OTHImqXzIdiDZ3v4beKopWQfj&#10;HgfeARi3zJmsxdPT9U0rdtpUOs7RjXcqVQI/lwfKN03zQuRJTpUkaQXOH33apQ7musxcP8ap51Oe&#10;e5QzJZB+oXNgQC5yDgjIwffdlTyhUtLVZMcwl2qfX2PDfeU5+MzLgUUAn7kA57IhpwJbURe3o0JS&#10;8RwOHDOcZcaiHg5884PvIUZHxyBncFmwxjqdb88tbjV1iacIQbznUoBpMw7Lj4CbqntGGdWiFgNt&#10;gNyT8cuABsABwDlK8Yf3JpL8MR2QQx2yyjyr/48TR4FWoAJgHWUAA4BbgDGA5FFk3Ns3H+FlQAt0&#10;9dIUpbIGKfU09BL/VXrd4ZHpdVvP2lpPUD48Uq7FfX0iI6qPz0DAVeueUeZzlwKSh2K/zLJmfR0F&#10;DgOh9YUgzY13BtdHeN00E2cs7mPHHW0A3Rin8bjb+lh2hks5G7ugj0lJDuQnGwjWx45v380iMuhj&#10;EuIQ4hJNH5HnbuvjFuhhA/SxJg2c9Ovj1oadI7c2LDsr/1KC8s4e00fq4E4U6gNAL9fBvUptm1Fb&#10;MdCV6kxO3orn2ghIv7DVjgO61lpXhy5V02sCJA51i3xVaod2ThO1Pw4cB3NPP8O2hteiupRqJsff&#10;0W59vAN+0oYZct+nHnsA7W5SygREcwAM19PBgd91dNw0rX7tTC8VPMeZFOAq4xUBqUAhkAuIWz9M&#10;qbvRfpUggICL2PYuwckKALfXfHgBXyVLSws9eOwpngo4aet43TiA6UveJa7EYXgWwLaO8kJgFpCF&#10;iyfCd8P/Ch6E55Btra21wb9u4IM11w18K3mZBsoP1pQPKklZNXBr0s7UkhTKcl/mQ9KDGGiL2S4H&#10;lUM1zokLyEy3GGD+2LaU+mXeMzicnDgAtAPkxHhnYrbBRp30TTvnhdbp1T+7Y4YN+eUz0hUBKHKt&#10;X6RfBziBMgDNi3IAfH7CDogT3Qo97izjYD50ps0yZtp2uRA+mjTD8VwctyJBprkd9QAv4CYwEM6m&#10;bMWz1Wp1tVqhWpRD1avr1OfVFZAa8PcG2BEO6NYKdRUsnjbEP2PFAwXuIefnlWafn/fRG+tU6pvr&#10;tPs8PvGOM8sgvZ1nO7hZvZ2x8dfr1PC9y9cc29dvjf162xotEv7sRPjOxbY16dm3rVlzmW0N46+v&#10;vG3N2H8MWlOVUTRoN84n+ZQ6D8dyjfgOCPckTUpafmSdqtp1eUUz/JuWvqTFq/c+NqTskg1zDsJ3&#10;I7x+3pS83NfXafq/fQief0ie/vypy9Qy3Kc07S/9KuC3N0zLU+ra0aW4Hw41Z7vx52tu+JDHz2pl&#10;14r7VeLeR3Bv3r9+wYY5jOjG/fl8y67Xqj7AlyScQ5Oh1U8u/KF+meE81nQm89zkBsjMSxWwC3Ag&#10;wkSAdRvqbAiYFRJIbtHxPnPVPKBeVULmg9A/HxAOw1bzleKYaTMfxX6Z15OHmxF4K5DIPPyUbY5+&#10;SDkTtR9KOWk/9GjuP73si9B/ZebgHcWOOmAds+6LgFRgKSD1VQKZQDUG9T2dMq/rib5H9IX3k76A&#10;svQxbDduRObyoOBPwee54D5mj81b3H4JMa94j43wFj96yR+LrmyaDf87miz3xa0C+gkxQh/jc+Kc&#10;33XKTPdk+nwA59uBRNZnPPI0ZNHvfNM6nv2G6+iLdpfN6W8jcEZ0IR8ydSJa/YqkzXKlztkBcYnQ&#10;r3Rk2G56p7/5foXxrfUrUy33K2+j53g77xeGfqXV3684muLbr7BPeCBHqcehND+EfwZIyroNdeTg&#10;rJBA9gl09QhvA8YB0i58Vj/yPm54DEhk3qEf2YtH0hz7lOJbbnapo3Nq+D5zHKHvAPJOcX+uHk8d&#10;3lrLitYrWx+DaAqKx3Jk+c5vbHTCC3Lm3mmS1SfarU90wMc7TRTv7ZRn09+XbCftp9SfL6ht/d55&#10;HpWUtCHHaesV/VQzSv9sO3QwRamV8Mv7KQVRDQYgKpsfJdUvDh5UXZxdVT06e371vsE8/lr17wc7&#10;q/MHv+b8b01ud3ZkOapfyt5YnZxN+XTfJe/Gxr4rpWqNK2X48bi8E0naidp3bR9iK9o52HzfxfjR&#10;7rs60JB3ZPgMfZfT33epS+Lbd90AfrYN0d9H3rKDs6jYcH3XAMSL1HctwrlqNRk2Md9ir1CX45jv&#10;RBcAZwFTgDK/fw58s/3bAcRtBxK5fwu1K8mPm+sKDWPGRXiGVCDf70fLrpS0E5WbGH/4lTPTPDcZ&#10;P9rc1Mcrig3clPGK1vnhufn4B7EZr1gPfSE3c1Chv7YrdX8EblK3ZgHBTrcqOzoWIXC1uhL/rgUz&#10;OcJ0ocZNcpA4GyA/xwEjAHK27/OzKo78rKpJVH7iPe6Wo9nm+cn41vhZ2sX3vlcN/JT3vl0Xh+fn&#10;kb/Hhp/LwBXy825U6BI75mhh+LJuQx1t4Ej8bMC5M9F3LlPTNe6Rf+w7q4C+zMNvznupxv3g3XHh&#10;oaSdqDyETTpmea55HjK+NR5aH9fXbdhbDTwUG7YszuP6tGHr+mNsFER7DobqJvjheIhTEXnIflK3&#10;YVu1OZlWHAfbsJTJR/aVIqdD/qwxmgOI0w70JhtW48f3vxo/biLtROUmbNLXbPnmucn41rhpfWxU&#10;t2HHGrgpNuyOReH7yFjasOTmQ+DkUyBgXr/w3Dxtw2L+IcI6udB3TJ2fT8WRn08lLD9hk96+c5R5&#10;fjK+NX521YZ93cBPsWHfnxNfftL+JD+Hgpdt8O+LwE+Ouc8Cgp28Y9YjkOM84wH2kX22X7zv5Rr3&#10;9+PEO3/aidovwgY9I3+0ed4xfrR5p9usGw28E5s1Eu9i9e7YDJ5c5+fdGPSLkXjHuZRIvCN39TdH&#10;fdyGdmkVYJaD20FqrkVJZNs0ZB3KXlU6zHWo9Ept/nAHnnUrIHNsWzNxQOefP4RUzUP9XcDpZD/a&#10;xGP/uno8unaup+YR5b7j1DGsjeyXMgH3d/jT0/OAA7/jepQNs69xY/4RayP7Geb6ShGHbSivKQJo&#10;Gy0FGMY8l/gBbyogLiDzuiVABUCZPp34wWsjj2kjf/p5/hXd4XXjgFyAadJJXInDcJmjY/yFwHpg&#10;Jua/jyPgC/AfggLb/PH6wRcwbHrdC/nT6+7Pe8NLUCYm5U2v6z/yDS9BmXhsxPS6E7lveAnKj404&#10;UuccYa/bNdztdWqy5IN5kvxB9IkMiplaS1mKi6TsayH3So6kFrkOvXNFeI7Y8VB06R9pc+yQqnm4&#10;DBD9ZRmyPqG9Ts0L/HEgbvBcpH6CZcZr2VYpB/+0T1PK2U5Jd+3Pa8dB64d1jvS3wJH+Bo7EigOi&#10;PywT0THR9VkI+yt0/O8ImDhIqQdRADyHoMDc9+H6vfmH6z0jztJAeW/+2jnbR/jqHx/+pYu3j6As&#10;92Uakh7EbuvuMdzkCNCL2vdK1VzswpcsNYOcOl9zkX98g+Bj2QTcy8O1b3aod9ImhrZVd39b7/al&#10;PHk964t6PgZ1tQB1tQn+rn6dx1fiHL+18qhLIYkL1vdgWc4bfeaXeYJtbKqdXoy4bQD1ho56XQY0&#10;AA6Ajs+Z6oesanfgOJxjuk/iRCMQyZcyYZoi4/4+KZ+xKBd+P3Qn/G+jfCbMwdrxkcgXwtqHKvWS&#10;2oErxQWXSbAs542+pMf2WGTWDZ+bgKvWPaPMvErZ8ozkNZp1KflDcr5e2hdUqo34hql5evi+IJMl&#10;CZcQ9tIAk30B10YNMPQF5Ac5F6JHAXsIpwIy9UhsI8avAOjEN2Mb8Tppb0AJzYXaRgzPApgvpim2&#10;0RfAqQE4+TT8b8K3+eP1gy9g2N8a3Ll/a2gbcY8GysSREX9rsOXdo4EysTzvbw3p+fdooLw8b2Pj&#10;T/PaGy4t+GjeTzVZ8sF8B+u0yFZtI96HfDgGHAF6Vf9SlvKp/gXfXBr6F9+dRwz9C6opsP6ZdSl1&#10;T5nuex98U/OlPBku7dOkVL2vaYBRwL5GjkejEOPV1/B56NjelgENgAOgKwWQZQ1m+ppGxH0SiORL&#10;mTBNkXH/QF8zGQfsaxpRPt/uh/e5ar2vycVxNPoa1g2fm4BDagEXkBknFyB36WJRl1I2SM5XjD9M&#10;m+Nr5NkBoB1IZJ4h27D5xfmmff9P/V2/zdkYlzFqSZv1yHK0S7bgo9k1HM/FcWuS3nf01Hdbqb9Z&#10;p0Zf/UDBAzdNzSuHLC7ou6033eeZHyvDHNKb1sbKrM/v6nNI43WjOeS7LTU7/Bh1LL/bWo124r/Q&#10;TpShXVhs67SXpWzpI1jjanAYOUTXgMAG7Z9D+1brfBwTwwHhXgaUuBTH1BmoxKe+2+qVPPwZeHju&#10;tvjw0J+2VR5+F/WF4g+4rn4/+Vk8xNzPXRUpJyrMfj/J+NZ4aH0uV//O5aiBhzJXVHZZeB7Gai53&#10;FWrkP8DD1SDaJPDwlQg8RDcekYdNOPdFNQl2R5lyQJ4QgmE47tN8PHOg67fXPRYfPvrTTlQ+Yk7o&#10;rP39zfOR8a3x0frcrT6HdLeBjzKHVN8Yno+x6hfJpfvAx5fAww/hnwHisW5DHcNmhQRqnSL+1CP8&#10;P7A2mMbvaMAs995HB9nbvj1z7UnBt2ctp+i3Z6kpbGsdAMfqP6UngW/PuFdHatjxFV5TBEDVojYf&#10;JftvIAnNiT4ybXnvhuppTuJKHIZnAekA43PMpRkYgQzfBtuxEX4bOALxU9+n7ai+rWBV9YzxB6td&#10;423Tby/g8YPTDxQcqa7IH1j9I03+tfPEGQ9U33vmVdNt4ylLWkxX8gDRJ7LVcRXmme97vXDOqVId&#10;KXepHTPCjzPa8VB0CTHnNPCkPOicl7Vn5jgHhuUB67vED3iBscVgmXW5BKgAGJ8+nfhWxxl5P7rQ&#10;cUaGix5Sps6zrZ+QhuKGon8O/nfg8xxMNm2MEd2Feu7S1tznLv1dXo4Gyq25Sxfek7f80psLPrfg&#10;njzKct+e0m/eh/rdG/uOU/u75UEn5Yzxu+VBYTlD/evkTOdeGmguA/xhHOEMZeGK+MGckbYf0TQn&#10;bS6v62o/0Vu+Y+YzFgPs52jHkVMHgHYgkccIQ9byVKpdd2K/x1rDuxCfZTmwyP8sBc5w+z2mJTlw&#10;PhugLcN2heM44fZ7RPOntb/wNGduf71OnQzVz8W4SxvAOqCjTpcBDYADgHOU4k+qHycbQ0fVWdrv&#10;kWmKnuP+vvk4LgOuy1RqJNr4cUOxu1I/vY1/1bUy/VXXT3MechOUV6bLtbRLRMblPj4DAdGpedqf&#10;Tpnp8pmob5RZR7tQ6DsB6ltwHeGU5sY79XvmakfGsWE9hrk9SsfiPnZcYPNfNCbkuJt7PO5Vu+90&#10;HVo+P7zdgnLVXELMj6aftA3utFs4P5oeKLPgukN1WWqDGb9CL4GAH9wGiy3ijxLQTV4nbTDTp5O4&#10;oncMF/uC8kJgPX2U+XcRcC/8hdBp1jvjQa0DYNgHrisGf+B6Jf15DZSJR9I/cA1AGEGZ+FXaB65b&#10;0p7XQPlXaVW1O9OOuH47qM21U5MlH8y35A9igCPkSwkCCIhOzdP+dMp8BuEI70OO9EI7fq8quRfr&#10;KyPwwY6HoksIO36wST7wfXawgQ9BdRmwPVCvAZl1KXYI67KrHBBd4v1ExyhT12cBKUOV2o0AF3zO&#10;gfJcsI2+190yeK/7ibSrNFBuGTzYcyhts/vIoCz3oTTKct+e1t1jyMsRoFfZExU3a/bEIGfn2rHQ&#10;uX3lfc0wt88yF96iCgLtFmW60Ll9hrPulgG1dr3fXZGp1DVooOS4BJURnbn9Th0N1VcTdon2nKnI&#10;N3EyuwSntfVrJ5vXb0ScYP0WGff2SfnMtON7LxTYSpTP51E+I6shp2PNuQ3jMlD0nl5HxroJ4rYT&#10;h37nc4rE+s4FkA3NSV6l7qJRl1I2SLBPzO3PGX6rq2Gcz2C3F+HhqFf5fr8OvhMoA1D1ygEk+WGH&#10;L87qnqySNuuRdWiXG8GP5dy+78aIc/t/uGuU+TkMzO3/wdochvU5RX1u/+wOrahC5vYPLgg/hxGr&#10;72DYjt5iV+oRkLcmE/tBo21g3YY6BGvtbnA4333pGhB4Ks7tzxkAHs78cnx46E/bKg97em4/Eg8x&#10;V78le7R5HjK+NR5aX2Ojz+3r+6krPw9lbn9zhDU2seLhKnBog12pc0C0WvDwyxF4yLacfWaw01nY&#10;0dGEwFN5bn/OlNtcDbc/FB8++tNOVD5irn7izrHm+cj40eajPrd/n6FflLn9SGttYjm3/3/tSt0B&#10;Hg4CH9+NwEfWdyQ+1uNcV+b2D+C6dqBXvfvtvxfrul0G7nEMZjmwyP8sweOUnb8dlJHkwPlsIHgs&#10;OdxvtWQgDm1YcT01liz3LMGNy4AGwAHAOUrxh3Y1cbJ3NrTB/E6q27/VUjEU4yWwxf4I/3No7Nne&#10;v+Wen/6We0/O1+sIyvN7ZCyZz92HxpIr1XHo4I5JvWAseUjKBJS9Awi3FsQ4ljzEMHZGfUwHQt61&#10;A2NnoeMSMo7G+BUAnfhmxpJ5nYwlC09Cx5IZngUwX2wPZSx5NHR4PwIWUJdxIzShYceSMz2laZme&#10;H6a96SYoE+8DX0p/001QJp5Jz/QMGvymm6D8TPoiz7vpH7m/PXir+11NlnwwT2MA5gmuy2PJfP5e&#10;OpZcqbZvcylHeXg+2FkscAkxlmy3wAe7gQ9ss4lgvQ+WqY89wQHRpXC6PgtpHIKOv4zEsqGAbVAa&#10;phs8lvxhnTPtw7p/pv+nBsrONM+sV9IP1L00+OK6V9IpR0N3i5EPcoDvCNTjA0A7kMi2BepvGrLo&#10;d75p97ckuZ64cWhcfitC0mZ9shzt/lzRizTexTajp75l4W8QPbN2al5zTlWk3yB6b/0k83Y9xrve&#10;s2bXd3W8a1KHVlQh413RsOtZ3sMA1k8uMNQvk6s8Zrjy/wYRbbthqUrtA6oAF0jKug11vHZWSKC8&#10;Z9cjvA1gvyjtAmxTXymOmRbz0yd494sU1xP/zIoP7/xpW+XdD2iIB7mufrvyWbzDeNW24+ea5x3j&#10;R5t3+vjWXwy8k/GtSPvcd+fbFau8uxB8+zewDJjXRd5NRN2SZ32Zdwszs1wrPopPfydpW+VdrPo7&#10;jEudu+p887xjfGu86+o3Kg8YeCfjWO9f2vPzO1Z5NxFcOwDOXQL/oi7y7lTo7xZuyHGtuCE7Lv2d&#10;pG2Vd7Hq72A3fnCsyjzvGN8a76zP5+jzqucZeCf77iaCndkErvUDbgIWdpF3k06B/i6tY5Rr2Iz4&#10;2JmStlXexaq/g9348CKned4xvjXeWX+/0+3Mvxl4J3amb2H4/i6WdiZfzA+iv+M+WnO6yLtTob9L&#10;W13sGvZifPo7Sdsq72LV38FuPP/wDPO8Y3xrvOuqnbndwDuxM6PxG5xW7cxx4NtA8G02/CVd5N3k&#10;U6C/e/rBca4Xh8anv5O0rfIuVv0d7Mb/mTXTPO8Y3xrvrPd3up1ZaeCd2JmR1u91Z52CVd6tBd9+&#10;jv5uB/zZXeTdqdDfPT1wvOvFLfHp7yRtq7yLVX8Hu/Gr+7zmecf40eadbmd+aOCd2JnOKKybtcq7&#10;r4Fv/cG3/fAXdZF35adAf3f5M5Pi9n4naVvlXaz6O9iNF1bNNs87xrfGO+vjKvq6vB0G3omduTnC&#10;7+V2Z52sVd5xbwW+382Ff/r9Tl//kIt2JHTe/PLSc+P2fidpW+VdrPo72I3/3D3HPO8YP9q80+3M&#10;qQbeiZ0Z6bc2YzmuMg984/vdWvhdfb8712J/V4aJeH7Pl8jrVUL2VdirWpNdGz9Od6U6k5Olf+c6&#10;PzJ0M//Qtda68Leaopx76rEH8LslmZ+5Fsq3Ye9M/G4JvjPPNKyFKsK90Cwa9oaqxDHXJDC8xA94&#10;QesFO2VydQlQAbBNpk8nvipOUpl6kIq0/wevk7nZfmiQLsEx0+WaCx8wBTgKMK3y6rW15dW31kh8&#10;fuctMk77gvKrlRPC6AIy71EKyJoLeVaYY9qavV6pO/XZ3dCdoSZ1h3sUDDXojpQdqiauelKO9oV6&#10;wv2oRU9KvGtrS7yn9QRVozm0N3uVr8i1ceTgLrYxWRb0JCsh9WQASH4z9KQU/lvw2RY8V7+p9rn6&#10;rafbk2A9OVjajfYk26SesC/KTkg9WQ/9YHvyCHxpT5Y1rK1d1nC6PfGridLak4OTu9GeZJjUE+4F&#10;kpGQesJ3SrYnF8GX9uTYgk21xxZEpz0pRuHTbulN67JD7NxKVd+I/T6u6cI3XzlJDjx7NhD8zVe4&#10;/cNyECcJEGfum69OmxbXBWxd9hGLgTaAdiodbcwyoAFwAHCWvvlCnk1/8xVsG0PVfPORWBnQMFip&#10;H+NkfywiHtVf/+Zr58rywp0rj5dNaCUolxeKbdxdOzlU944iD4cBvmMVOPV6Qf4CbjzCWE65Wohx&#10;bb5EMhNnLO5jxwU2/0VjQo67uZdYpWpe7lLO1i7o47AkB/KUDQTrY7hvELnOPJH10co3iJH08Tbo&#10;YTtOThmCvXv9+jihzVY4oW1f2e4bCcq2HtPHWpTpLhRqn9jPrqnRtWKrL/w3V5l4ULqE2M9u+Gf2&#10;2frvo7LPHh7gLdtQtgUEXKBtDZYZ56TjCMnyJW3nvnS8GZ20ccG6Sb5lAewvee+FwHqgEu1mMyK2&#10;wu+PRgX/w35f+PrKYsfrKz8svF4DZWJL4esrryy4XgNlIrng9ZWL86/XQDm5oPXqHfmPr7TnHV2x&#10;I5+y5IN5krxCDIxbsG0OKp9qnBMXkPkMpYCMW1D/e+VedRXNrhVtEXTdjoeiS4jvC3Mt6Hpuwun6&#10;LBTjW9DxJdD1ErTN/aDo1CEMkWjfh1PvV7WOdKxqfSL/R6sJyiMdQ6/5JD+3NTWvcPUn+ZSjpbvH&#10;kP4RoBeN0VaqzS3Yr+Aay79zKrxl+Y8DcgHKdKG/ecpw1t0yIBf19iPU3xfg56NPleMrcS46e9VF&#10;bpsXI802gG0YXQlQBjQADoCOz5nqh7TWDhyHc/zkqhEnngQi+dJWMk2RcX+flM8IlAtt4C/CL0D5&#10;7GvFHuqFyBfCEu136KTuolGXUjYoJl8v7Rcq1TOww5sv6wU20AiT/QLHy0cY+gXyg/03OU7+EHBT&#10;dc8oM47YQ5Qr/JHEN7MPA6+T9gaU0FzoPgwMzwIkX2IntYJT1+Lk1+GPsEW2kza1PZ63qe1w/lgN&#10;lImKgk1tywrHaqBM7C/c1LZq1FgNlPcXOq4bP6qpba9j87XjR1GWfATzHVnrsp3E5++1fMhtw74k&#10;i8PzwY4Ho0sIO2mkST5syMxxjjTwIVYckPYxnK6zL3HgnfUGnFwKX/YyDLaTFq09mLdobfWo795I&#10;UD6Yl7zuL4Wpa99yZNz4l0LK0dLdY8jfEaBX2UnN0z9lJ33Wnr6sG2kfyX9ptyjThe7py3CxA8ag&#10;8aKd5Ia9SztJjqO3p2/kNnsx8tUG8HnoqONlQAPgAOj4nKl+mLGTTmYjNeI+wfotMu4fsJPGonxo&#10;J3lQPrSTJrTodpIDSh4NO4l1w+cm4Kp1zyizbc4FkDXNxaIupWyQYJ/Y0/dQYa3r2ge/Yhi7LMLD&#10;Ubfy/X4dfCdQBvQDHADrh7AD4qzu6Stpsx5Zh3a5EXxMmxmO5+K4FQkybk+tkZTfCXXYqsL+Xi/W&#10;Gj/RvMb8Wi3Gt7ZWy/q3OPra5I87UAyopGXaO56sTY60Vqs7ayRZ3sMA1g+5NtQvs+4D3PPvcbIM&#10;YUsR0WPDbwqinfgpfF4f6hCstbvB4bLHSQMCrezpy/sXA8xfb5rTQvMxDVn2O9+0Qydcrmu/vzM+&#10;PPSnzbK0wsOe3tM3Eg+x9rjmnbXmecj41njY1bXKTxp4KGuVfXN7/ltU1o1ZHq5C3GZU5G9AtDHg&#10;4QVotHl9qGNbPiskUHjYhPDOPX1/UDMBx8FgXqQvxOudrxTHSFJLp0/wcbHbde0/vxUfPvrTTlQ+&#10;Yk3yv2/4onk+Mr41PlrvF/U1zC4DH2UNczT2ILLCR3LpSyDHuSDcu/C/EoGPvOcsINgJH+sR+Fl7&#10;+vL6YoA8lL7wfXTUx4AEf/fbiyxrjms9XFfi3c+uz+8cR+g7gKxVvj9XjydzmXqF6+8HLGeJR/uE&#10;5TG/sdEJL8g5qo19r34qHx6v1d65mnntJ9qtT3TAT9owI4r3dkqe9XXYw1ImIC8Of374DAZn+L3e&#10;YYaxkFJEZN3z2YuAVGApIGElkAm4qbpnlJnWEqAC4D3o04kfPF4YaR02r5P3bsm7xJX+guFZAPNF&#10;meOFzYANASdQAU7474EjrAt0X4G5JnRn6qPmi4r2NaedXdoy+OxFLRcX8fiDlq1FZS3K0dJ8tyaf&#10;0/zjs95vXnDO8y0HzqIsaTFvkgeIXR4T5H2KAeZfeHYAcjuQyDwz6r1v2uq06rjtbylps/5ZjnZA&#10;XKR3P5Z7DN/9vrXoNvN9HN79vhXtPk5/9zth6OPk3S/Sd6nd+R6c5W3W5mxA3ExUJPe3nAK/G/tb&#10;VrL9EJ4G25Z9hnfrZsRtf8vV/rSt8q6nvo/7rDEXvLt5Dm80zzvGt8Y76/sw6N+l7jLwTt71Iu33&#10;1Z3v46zyrgJ84/6WS+B3dX/L87CsqbSP86782blx299S0rbKu1j1d3hHS5p1l3neMb413nX1nc5r&#10;4J2800Vjf0urvJsA45T7W86FH439LftKf1d+Jtamxml/S0nbKu9i1d/Bbnx635fN847xrfHO+tim&#10;bmcmG3gndmaksZTuzDFY5d088I37W66F39X9Laegr+vr/d2xx5fEbf8TSdsq72LV38FuvKjqPvO8&#10;Y/xo8063M3cbeCd2ZjTmFKzy7l/g20H0d0V4Kev6/ifbp/T197tjuUvjtv+JpG2Vd7Hq72A39tt9&#10;v3neMb413nXVzpxt4J3Yma3zw8/lxbK/KwbfuP+JB35X9z+pOAX6u7tmXBW3/S0lbau8i1V/B7vx&#10;exMeMs87xrfGu67amf0NvBM7c1dTeN7FcjyzDXzj/pYPwY/G/pZ95f3urqdXxG1/S0nbKu9i1d/B&#10;bpyz8xHzvGN8a7zr6njmMwbeiZ25Y1543sWyv3sYfOP+li/A7+r+ludjfVVff7+rWvr5uL3fSdpW&#10;eRer/g5248D8r5nnHeNb4531/k5fozLXwDuxM6Oxv6XV97uxQ/T3u1nwu/5+p8//9+X5u6pDbXF7&#10;v5O0rfIuVv0d7MZnt+40zzvGjzbv9PHMQQbeiZ0Z6XdDYmVnNuG97CLwje93bB8ivd+xvmcBwS54&#10;bdhErM5nf2elzytDA9Hr9rh0TO/GvmJ5J11bxd+/7tzjMs+wtqoIZZsKLAUwzaqtj6r0ywzv9tqq&#10;4s/e45LtubSr/bCY5xJ/ulx34UMmJsE/Cl9rG1rW1qa39MxeY0xXnpVrc2qBXqk778/rhu7kmNQd&#10;frObY9AdKbt468nZGL+lnlwMX/Tk+Iq1tcdXnNYTqLTmtD3pHC3d2JMuzaSecH+btITUkyS8d3FP&#10;Oo47yp50d7Vuqr2rtWf2pOsz7Unr8m60J/km9YTtSX5C6sn10A+2J9vgS3tS3oa9ldtOtyeG9sR3&#10;bTfakwKTesL2pCAh9WQc7Fq2J2740p48dyP2zL0xOu1JMQqfNlpvXpt903c3xG1ttqSt2ZEoRzsg&#10;jvafXQ7gzwVa0aCzTY/V2A7GSC/56Dvm3zEZ39o7ZlfHVJ/r0IrG/12ujKkmwhrRKXZ9bfZl8E+v&#10;zdbf13K1yjJ+h3vTezfHbW22pG2Vd7Ea28EYaUbrHvO8Y3xrvOvq3H2TgXcyplrfGH4uI1Zrs5ug&#10;X4vBN67N/ib8SGuzWd+zgGBnHNuZaHls5wBu1g70pu+RWu7eFLf12ZK2Ve7Fqs/DOOnzf/6+ee4x&#10;frS5p4+rDjFwT8ZVI60TjRX3+D3S3Ex9ffYN8E+vz47c57X86M64rc+WtK3yLlZ9HmzHhct+YJ53&#10;jB9t3unrRNsNvBNbM1KfF8v5+xvBN67P3gG/q+uzJ4K/pYCMd3Oogcd8r0sCiv1yb37Ha+l3d/x4&#10;5087UXkH23Hob9vN847xrfGuq/P3iwy8E1sz0vrsWM0jsr/7mp93+7vBu0lq+5S+zrtK271xWzcj&#10;aVvlXQztzBcb9pnnHezMF63xzvrYim5nZhl4J3ZmpP4ulnZm0VB93cxM+KfXzUS2MyurtsRt3Yyk&#10;bZV3MbQzlxz4iXnewc5cYo131sdWdDtzn4F3Ymeq2eHHVmLZ37nBN66bWQ0/0roZ2oonH1vp+3Zm&#10;5fr74sc7f9qJyjvYjcNqfmaed4xvjXfW+zt9nWizgXdiZzZfGp53sXy/a/Xzbls3eDf5FFif3ZC1&#10;LW7fI0naVnkXQzvzJ8+9bJ53sDN/Yo131t/vdDtzuIF3Ymc6Lo4/794C3/g9Uio2NDv9PVJkO7Oh&#10;7oG4fY8kaVvlXQztzMvLD5nnHezMy6PNO93O3G/gXcDOvCQ872JpZw4E3/g9Uhn8rn6PNFHtn9HX&#10;x1Ua7nwwfrzzp52ovIPdOPIbvzLPO8a3xruu2pnLDLwTOzPSd++xHFeZ6OddUzd4V27RzuyV69qd&#10;N3djHWqhhfWFhYb1hUV4t4Y5YuKbCN9URPO7TplcXQJUAHxPp08nvsI3Ebw/newhqx91zgvxOpkj&#10;Cv4mguuduDa1Cb6sTS2svnB0YfX0Yok/AFFExm18nd9w+Jw49rtOmfktBWQOStb19+pvIkrv7Ibu&#10;jLKgO6MMuiNlx/oNKveY60lDpq4n18EXPdniunD0FtdpPfETQGnfRLTf2401zA4LeuJISD0ZN9S/&#10;hhm+rGF+w+0a/Ybbe7o98SuKpie7tnWjPSmyoCdFCaknb0M/2O/0h80i7cmrdReOfrUueu3JDegE&#10;VwGJvNYPusEmX3Oa7PxJDX4dckaqMzm5HKHsV2Uf/M1aLPxpreWnhtU8lHOqvaMj1Vmc0oaw5f5w&#10;9r/ijv4y33ve/wz37Hs6y/vUyL96sp3K++z3HN6G5v/yFL7l8X7FudczfO1C79m/vNvjOXG9N/PQ&#10;RZ6p1Xd4N/+rw11+1hbve5OOu1v//Z9e7X4p4vgNTnFU9a3I/wAd7fIkui/2CarXYOc04hgFqOz9&#10;lXoJ/hnZSn0HBg3L4ve5xYXuUQ/lfzJh/ojfT1467GDl6qwfXbh7yLLpq9NTZo4fmOz9U+qJi3+a&#10;IvfuaTtoPzL7HNCr9FH9a4Zq/7L2W5lW9LF+l9L0cR/K/RmAegrqB9zRn3/V88nPSz3/Z/ttnt3j&#10;Sz13FdzieXnPfZ4VOxo9M5p+6Xm73xjPXRc5vLbXvuC+7NhU79m/e3Pm2esu8+7+4V9/fE3LKu/M&#10;QytdRd/xebf9dYZr0+Q7ve+kF7i233Gf96Orq11PrX3UO/8rR2a2X/2E9+tfbnRPm/u0d8ibL7hv&#10;b3rBu/z/FXpeWfwLr+cPCz2Zi454H6xZ7inLfse7cd49HiVq3enj26HY6LfaVR8oGwqig+H0m/w+&#10;gBNOm1KP5KBsU/XfjXh1wNJR72WcU/D7jI/zp2X/deS2EW/n7iv+WvYfxo3OSjvr65l3nqOGZk3u&#10;yHz4vH9nXnV+R2bOhSOzXnCWZ+fUZAwr8uzIPWv25Lzb65/Je7nxTwWSfk9z4BvI947exoH2fTOU&#10;46KTc+Dw1k+1ye2tOgceR31tB8gBO/xgN2ZPm/vjO77gvmPjKM+C3HHuZ7es9Hw4yele8/JDnvsu&#10;WuDenP+0Z/qCYe5thb/zXPLoMPfFmwd4V/33MHfd+mKvK+3jmd94ssb7s0PV7ozXrvR+fPEt7lFF&#10;t3tPvLvTve/Qo94v/ibds+LWPd5Pqmd6Ptz2pvfd+m95Km5636s+95NP6Xq09XySPHRru0iaL3oW&#10;Ts8XIcbFOPFxslIfQs8fhTLaEVbS/2D6ntS1Q46kb8k4MeRXGWOyRgwpy7kiY/CIKzL+mH9lRmuR&#10;I+Psca9l/HnCliGbJs+0+y54duj1M87JmTFnU9778zdHRbeLkS++//bmdZeXF51fM/baBXH5bS9J&#10;G1WtlaMdvjj23XY5gD8XaIVeUGdC5+We4w3gbMpWPFutVlerFQo/gaPq1XXq8+oKSA34ewN+R9ah&#10;ZuHcVbCW2hA//TfrVEHVzQWl8N1A4+//8Tzv8/jEO84sg495tp83/NH8OCXjWxuntL4ORZ+XyzOM&#10;Uwbm5eK1T2Bre3IDyqsVeBt1kZwCH7gF8FcNznQ6mGmoB6OTb3yaEDwDtbUK/xxqonLieAowwo8C&#10;+BcA0ob0xbXQU0um11xQ8WpcOClps97YttkBcYnASczBLX/nPfOcZHxrnLQ+d6DP2b1s4KTM2UVa&#10;oxL1uYNd9QFODgQPZ4N0A2E7vgK/e5ycdEpy8seX/r3mcyV/jwsnJe1E5STm5wrXf2Cek1r8ytvW&#10;jP3HoDVVGUWDdv96nUryKXUejqWtEd8B4Z4k6/2kvm5shYGTMp8X6fuEaK8bw3hGgJMPw649F3gY&#10;73F74HePk5O7zcm7UM4+IJrjFKnO0bZcpMF+Rcaw0DTZy52jtTAEh/2tRtoKy4APgX/BUJgzTKlf&#10;otzkeBHeE17D8RnqScQQZ/yWXUIj+cU4wXyJLZ8P2Q6wPJKd+jkcKtgbKpsCnB2g/L8AAAD//wMA&#10;UEsDBBQABgAIAAAAIQDJyAoD3QAAAAUBAAAPAAAAZHJzL2Rvd25yZXYueG1sTI9PS8QwEMXvgt8h&#10;jODNTeyWtdamiwiK6GF1LXjNNrNtMH9Kk91WP72jF708eLzhvd9U69lZdsQxmuAlXC4EMPRt0MZ3&#10;Epq3+4sCWEzKa2WDRwmfGGFdn55UqtRh8q943KaOUYmPpZLQpzSUnMe2R6fiIgzoKduH0alEduy4&#10;HtVE5c7yTIgVd8p4WujVgHc9th/bg5OQZ3tbvDysnr8em2Z6es/NldgYKc/P5tsbYAnn9HcMP/iE&#10;DjUx7cLB68isBHok/Spl18uM7E7CssgF8Lri/+nrb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BAi0A&#10;FAAGAAgAAAAhAKbmUfsMAQAAFQIAABMAAAAAAAAAAAAAAAAAAAAAAFtDb250ZW50X1R5cGVzXS54&#10;bWxQSwECLQAUAAYACAAAACEAOP0h/9YAAACUAQAACwAAAAAAAAAAAAAAAAA9AQAAX3JlbHMvLnJl&#10;bHNQSwECLQAUAAYACAAAACEAuswSxCECAACbBAAADgAAAAAAAAAAAAAAAAA8AgAAZHJzL2Uyb0Rv&#10;Yy54bWxQSwECLQAUAAYACAAAACEAof/vICQrAAAsNQEAFAAAAAAAAAAAAAAAAACJBAAAZHJzL21l&#10;ZGlhL2ltYWdlMS5lbWZQSwECLQAUAAYACAAAACEAycgKA90AAAAFAQAADwAAAAAAAAAAAAAAAADf&#10;LwAAZHJzL2Rvd25yZXYueG1sUEsBAi0AFAAGAAgAAAAhAI4iCUK6AAAAIQEAABkAAAAAAAAAAAAA&#10;AAAA6TAAAGRycy9fcmVscy9lMm9Eb2MueG1sLnJlbHNQSwUGAAAAAAYABgB8AQAA2j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82;height:24384;visibility:visible;mso-wrap-style:square" filled="t">
                  <v:fill o:detectmouseclick="t"/>
                  <v:path o:connecttype="none"/>
                </v:shape>
                <v:shape id="Picture 72" o:spid="_x0000_s1028" type="#_x0000_t75" style="position:absolute;left:1524;top:254;width:54864;height:23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dvqxQAAANsAAAAPAAAAZHJzL2Rvd25yZXYueG1sRI9Pa8JA&#10;FMTvhX6H5RV6q5t6UJNmIyVQkUKl/qvXR/aZhGbfhuw2Rj+9WxA8DjPzGyadD6YRPXWutqzgdRSB&#10;IC6srrlUsNt+vMxAOI+ssbFMCs7kYJ49PqSYaHviNfUbX4oAYZeggsr7NpHSFRUZdCPbEgfvaDuD&#10;PsiulLrDU4CbRo6jaCIN1hwWKmwpr6j43fwZBXG+3Pe7Lx3/XL5X5+HwibjIUannp+H9DYSnwd/D&#10;t/ZSK5iO4f9L+AEyuwIAAP//AwBQSwECLQAUAAYACAAAACEA2+H2y+4AAACFAQAAEwAAAAAAAAAA&#10;AAAAAAAAAAAAW0NvbnRlbnRfVHlwZXNdLnhtbFBLAQItABQABgAIAAAAIQBa9CxbvwAAABUBAAAL&#10;AAAAAAAAAAAAAAAAAB8BAABfcmVscy8ucmVsc1BLAQItABQABgAIAAAAIQC17dvqxQAAANsAAAAP&#10;AAAAAAAAAAAAAAAAAAcCAABkcnMvZG93bnJldi54bWxQSwUGAAAAAAMAAwC3AAAA+QIAAAAA&#10;">
                  <v:imagedata r:id="rId15" o:title=""/>
                </v:shape>
                <w10:anchorlock/>
              </v:group>
            </w:pict>
          </mc:Fallback>
        </mc:AlternateContent>
      </w:r>
    </w:p>
    <w:p w14:paraId="0BBF0D3F" w14:textId="77777777" w:rsidR="00BD227B" w:rsidRDefault="00BD227B" w:rsidP="00BD227B">
      <w:pPr>
        <w:keepNext/>
        <w:spacing w:after="120"/>
        <w:ind w:left="357"/>
        <w:jc w:val="center"/>
      </w:pPr>
    </w:p>
    <w:p w14:paraId="3B6BD9D7" w14:textId="77777777" w:rsidR="00BD227B" w:rsidRDefault="00BD227B" w:rsidP="00BD227B">
      <w:pPr>
        <w:pStyle w:val="Caption"/>
        <w:jc w:val="center"/>
      </w:pPr>
      <w:bookmarkStart w:id="2" w:name="_Ref78209067"/>
      <w:r>
        <w:t xml:space="preserve">Figure </w:t>
      </w:r>
      <w:r>
        <w:fldChar w:fldCharType="begin"/>
      </w:r>
      <w:r>
        <w:instrText>SEQ Figure \* ARABIC</w:instrText>
      </w:r>
      <w:r>
        <w:fldChar w:fldCharType="separate"/>
      </w:r>
      <w:r>
        <w:rPr>
          <w:noProof/>
        </w:rPr>
        <w:t>1</w:t>
      </w:r>
      <w:r>
        <w:fldChar w:fldCharType="end"/>
      </w:r>
      <w:bookmarkEnd w:id="2"/>
      <w:r>
        <w:t xml:space="preserve"> Timing aspects of CHO mobility for NR-U</w:t>
      </w:r>
    </w:p>
    <w:p w14:paraId="3390F089" w14:textId="77777777" w:rsidR="00BD227B" w:rsidRDefault="00BD227B" w:rsidP="00BD227B">
      <w:pPr>
        <w:spacing w:after="120"/>
      </w:pPr>
      <w:r>
        <w:lastRenderedPageBreak/>
        <w:t>At time instant t</w:t>
      </w:r>
      <w:r>
        <w:rPr>
          <w:vertAlign w:val="subscript"/>
        </w:rPr>
        <w:t>1</w:t>
      </w:r>
      <w:r>
        <w:t xml:space="preserve">, the Neighbour Cell </w:t>
      </w:r>
      <w:proofErr w:type="spellStart"/>
      <w:r>
        <w:t>fulfills</w:t>
      </w:r>
      <w:proofErr w:type="spellEnd"/>
      <w:r>
        <w:t xml:space="preserve"> the entering criterion of the A3_prep measurement event, namely the Neighbour Cell is less than </w:t>
      </w:r>
      <w:bookmarkStart w:id="3" w:name="_Hlk78268260"/>
      <w:r>
        <w:t xml:space="preserve">A3_prep_offset </w:t>
      </w:r>
      <w:bookmarkEnd w:id="3"/>
      <w:r>
        <w:t xml:space="preserve">below serving cell (Cell 1) signal strength. If the measurements continuously </w:t>
      </w:r>
      <w:proofErr w:type="spellStart"/>
      <w:r>
        <w:t>fulfill</w:t>
      </w:r>
      <w:proofErr w:type="spellEnd"/>
      <w:r>
        <w:t xml:space="preserve"> the conditions for the time-to-trigger (TTT), UE triggers (at instant t</w:t>
      </w:r>
      <w:r w:rsidRPr="00126A86">
        <w:rPr>
          <w:vertAlign w:val="subscript"/>
        </w:rPr>
        <w:t>2</w:t>
      </w:r>
      <w:r>
        <w:t>) the measurement event report to the serving cell.</w:t>
      </w:r>
    </w:p>
    <w:p w14:paraId="5A689308" w14:textId="77777777" w:rsidR="00BD227B" w:rsidRDefault="00BD227B" w:rsidP="00BD227B">
      <w:pPr>
        <w:spacing w:after="120"/>
        <w:rPr>
          <w:lang w:val="en-US"/>
        </w:rPr>
      </w:pPr>
      <w:r>
        <w:rPr>
          <w:lang w:val="en-US"/>
        </w:rPr>
        <w:t xml:space="preserve">However, in NR-U, the UE must carry out LBT, and it can last a certain period until access is granted (instance </w:t>
      </w:r>
      <w:r>
        <w:t>instant t</w:t>
      </w:r>
      <w:r>
        <w:rPr>
          <w:vertAlign w:val="subscript"/>
        </w:rPr>
        <w:t>3</w:t>
      </w:r>
      <w:r>
        <w:t>). Therefore, t</w:t>
      </w:r>
      <w:r>
        <w:rPr>
          <w:vertAlign w:val="subscript"/>
        </w:rPr>
        <w:t xml:space="preserve">2 </w:t>
      </w:r>
      <w:r>
        <w:rPr>
          <w:lang w:val="en-US"/>
        </w:rPr>
        <w:t xml:space="preserve">is the first instance when UE would have had send the measurement report in a normal NR network and </w:t>
      </w:r>
      <w:r>
        <w:t>t</w:t>
      </w:r>
      <w:r>
        <w:rPr>
          <w:vertAlign w:val="subscript"/>
        </w:rPr>
        <w:t>3</w:t>
      </w:r>
      <w:r>
        <w:t xml:space="preserve"> </w:t>
      </w:r>
      <w:r>
        <w:rPr>
          <w:lang w:val="en-US"/>
        </w:rPr>
        <w:t xml:space="preserve">is the actual time when UE succeeded to send the report in NR-U. Therefore, the time </w:t>
      </w:r>
      <w:r>
        <w:t>t</w:t>
      </w:r>
      <w:r>
        <w:rPr>
          <w:vertAlign w:val="subscript"/>
        </w:rPr>
        <w:t>3</w:t>
      </w:r>
      <w:r>
        <w:t>-t</w:t>
      </w:r>
      <w:r>
        <w:rPr>
          <w:vertAlign w:val="subscript"/>
        </w:rPr>
        <w:t>2</w:t>
      </w:r>
      <w:r>
        <w:t xml:space="preserve"> shows the additional unwanted part resulting from LBT (hatched green block).</w:t>
      </w:r>
    </w:p>
    <w:p w14:paraId="78DD7CE2" w14:textId="5D46081B" w:rsidR="00BD227B" w:rsidRDefault="00BD227B" w:rsidP="00BD227B">
      <w:pPr>
        <w:spacing w:after="120"/>
        <w:rPr>
          <w:lang w:val="en-US"/>
        </w:rPr>
      </w:pPr>
      <w:r>
        <w:rPr>
          <w:lang w:val="en-US"/>
        </w:rPr>
        <w:t>Also, DL messages from network need to follow the rules of LBT. After preparing cell2 (t</w:t>
      </w:r>
      <w:r w:rsidRPr="0048503E">
        <w:rPr>
          <w:vertAlign w:val="subscript"/>
          <w:lang w:val="en-US"/>
        </w:rPr>
        <w:t>4</w:t>
      </w:r>
      <w:r>
        <w:rPr>
          <w:lang w:val="en-US"/>
        </w:rPr>
        <w:t xml:space="preserve">), UE needs to be configured with HO execution parameter, </w:t>
      </w:r>
      <w:proofErr w:type="gramStart"/>
      <w:r>
        <w:rPr>
          <w:lang w:val="en-US"/>
        </w:rPr>
        <w:t>i.e.</w:t>
      </w:r>
      <w:proofErr w:type="gramEnd"/>
      <w:r>
        <w:rPr>
          <w:lang w:val="en-US"/>
        </w:rPr>
        <w:t xml:space="preserve"> network wants to send </w:t>
      </w:r>
      <w:proofErr w:type="spellStart"/>
      <w:r>
        <w:rPr>
          <w:lang w:val="en-US"/>
        </w:rPr>
        <w:t>RRC</w:t>
      </w:r>
      <w:r w:rsidR="00F50465">
        <w:rPr>
          <w:lang w:val="en-US"/>
        </w:rPr>
        <w:t>Re</w:t>
      </w:r>
      <w:r w:rsidR="0052774C">
        <w:rPr>
          <w:lang w:val="en-US"/>
        </w:rPr>
        <w:t>c</w:t>
      </w:r>
      <w:r>
        <w:rPr>
          <w:lang w:val="en-US"/>
        </w:rPr>
        <w:t>onfiguration</w:t>
      </w:r>
      <w:proofErr w:type="spellEnd"/>
      <w:r>
        <w:rPr>
          <w:lang w:val="en-US"/>
        </w:rPr>
        <w:t xml:space="preserve"> msg to the UE.</w:t>
      </w:r>
      <w:r>
        <w:t xml:space="preserve"> The time instant t</w:t>
      </w:r>
      <w:r>
        <w:rPr>
          <w:vertAlign w:val="subscript"/>
        </w:rPr>
        <w:t>4</w:t>
      </w:r>
      <w:r>
        <w:rPr>
          <w:lang w:val="en-US"/>
        </w:rPr>
        <w:t xml:space="preserve"> is t</w:t>
      </w:r>
      <w:r>
        <w:t>he first attempt to send the message, but if channel is occupied by another node</w:t>
      </w:r>
      <w:r w:rsidR="00CA32C0">
        <w:t>/RAT (</w:t>
      </w:r>
      <w:proofErr w:type="gramStart"/>
      <w:r w:rsidR="00CA32C0">
        <w:t>e.g.</w:t>
      </w:r>
      <w:proofErr w:type="gramEnd"/>
      <w:r w:rsidR="00CA32C0">
        <w:t xml:space="preserve"> </w:t>
      </w:r>
      <w:proofErr w:type="spellStart"/>
      <w:r w:rsidR="00CA32C0">
        <w:t>WiFi</w:t>
      </w:r>
      <w:proofErr w:type="spellEnd"/>
      <w:r w:rsidR="00CA32C0">
        <w:t>)</w:t>
      </w:r>
      <w:r>
        <w:t>, it will not be possible immediately and a certain wating time due to LBT will delay the UE configuration message until time instance t</w:t>
      </w:r>
      <w:r w:rsidRPr="0048503E">
        <w:rPr>
          <w:vertAlign w:val="subscript"/>
        </w:rPr>
        <w:t>5</w:t>
      </w:r>
      <w:r>
        <w:t xml:space="preserve">. </w:t>
      </w:r>
      <w:r>
        <w:rPr>
          <w:lang w:val="en-US"/>
        </w:rPr>
        <w:t xml:space="preserve">This downlink delay caused at gNB due to LBT </w:t>
      </w:r>
      <w:r>
        <w:t>is captured in the serving node represented by t</w:t>
      </w:r>
      <w:r>
        <w:rPr>
          <w:vertAlign w:val="subscript"/>
        </w:rPr>
        <w:t>5</w:t>
      </w:r>
      <w:r>
        <w:t>-t</w:t>
      </w:r>
      <w:r>
        <w:rPr>
          <w:vertAlign w:val="subscript"/>
        </w:rPr>
        <w:t>4</w:t>
      </w:r>
      <w:r>
        <w:t xml:space="preserve"> (hatched blue block).</w:t>
      </w:r>
    </w:p>
    <w:p w14:paraId="640CE847" w14:textId="77777777" w:rsidR="00BD227B" w:rsidRDefault="00BD227B" w:rsidP="00BD227B">
      <w:pPr>
        <w:spacing w:after="120"/>
      </w:pPr>
      <w:r>
        <w:rPr>
          <w:lang w:val="en-US"/>
        </w:rPr>
        <w:t xml:space="preserve">After </w:t>
      </w:r>
      <w:r>
        <w:t>t</w:t>
      </w:r>
      <w:r>
        <w:rPr>
          <w:vertAlign w:val="subscript"/>
        </w:rPr>
        <w:t xml:space="preserve">5 </w:t>
      </w:r>
      <w:r>
        <w:rPr>
          <w:lang w:val="en-US"/>
        </w:rPr>
        <w:t>UE evaluates the prepared target cell according to the execution trigger criterion, which could be another A3 based measurement event as mentioned above.</w:t>
      </w:r>
    </w:p>
    <w:p w14:paraId="5E37E780" w14:textId="77777777" w:rsidR="00BD227B" w:rsidRDefault="00BD227B" w:rsidP="00BD227B">
      <w:pPr>
        <w:spacing w:after="120"/>
      </w:pPr>
      <w:r>
        <w:t>When cell3 (yellow line) fulfils the entering condition, the same candidate cell preparation procedure as described for t</w:t>
      </w:r>
      <w:r w:rsidRPr="00CA4B6D">
        <w:rPr>
          <w:vertAlign w:val="subscript"/>
        </w:rPr>
        <w:t>1</w:t>
      </w:r>
      <w:r>
        <w:t>-t</w:t>
      </w:r>
      <w:r w:rsidRPr="00CA4B6D">
        <w:rPr>
          <w:vertAlign w:val="subscript"/>
        </w:rPr>
        <w:t>5</w:t>
      </w:r>
      <w:r>
        <w:t xml:space="preserve"> will be carried out for cell3, represented by the time instances t</w:t>
      </w:r>
      <w:r>
        <w:rPr>
          <w:vertAlign w:val="subscript"/>
        </w:rPr>
        <w:t>6</w:t>
      </w:r>
      <w:r>
        <w:t>-t</w:t>
      </w:r>
      <w:r>
        <w:rPr>
          <w:vertAlign w:val="subscript"/>
        </w:rPr>
        <w:t>10</w:t>
      </w:r>
      <w:r>
        <w:t>. At t</w:t>
      </w:r>
      <w:r>
        <w:rPr>
          <w:vertAlign w:val="subscript"/>
        </w:rPr>
        <w:t>10</w:t>
      </w:r>
      <w:r>
        <w:t xml:space="preserve"> preparation of cell3 as second candidate is completed. Preparation should not start too early, since it could lead to unnecessary cell preparation like cell2 in this case. But a late preparation condition plus additional channel access delays due to LBT could cause passing of envisaged execution criterion before the UE s configured and might result in RLF caused by too late preparation or wrong preparation. Fortunately, for this example, UE has been configured with candidate cell3 in time.</w:t>
      </w:r>
    </w:p>
    <w:p w14:paraId="21B8EF12" w14:textId="77777777" w:rsidR="00BD227B" w:rsidRDefault="00BD227B" w:rsidP="00BD227B">
      <w:pPr>
        <w:spacing w:after="120"/>
      </w:pPr>
      <w:r>
        <w:t xml:space="preserve">At </w:t>
      </w:r>
      <w:r>
        <w:rPr>
          <w:lang w:val="en-US"/>
        </w:rPr>
        <w:t xml:space="preserve">time </w:t>
      </w:r>
      <w:r>
        <w:t>instant t</w:t>
      </w:r>
      <w:r>
        <w:rPr>
          <w:vertAlign w:val="subscript"/>
        </w:rPr>
        <w:t>11</w:t>
      </w:r>
      <w:r>
        <w:rPr>
          <w:lang w:val="en-US"/>
        </w:rPr>
        <w:t>, c</w:t>
      </w:r>
      <w:r>
        <w:t xml:space="preserve">ell3 fulfils the entering condition for handover execution which is determined through the conditional configuration parameter (here exemplary called A3_exec_offset). Measurement criterion is observed for TTT time before Handover is finally triggered. Next, the UE will detach from the serving cell (cell1, blue line) and will sync with the new target cell through a RACH procedure (2-step or 4-step RACH procedure). </w:t>
      </w:r>
    </w:p>
    <w:p w14:paraId="4EB849A6" w14:textId="77777777" w:rsidR="00BD227B" w:rsidRDefault="00BD227B" w:rsidP="00BD227B">
      <w:pPr>
        <w:spacing w:after="120"/>
        <w:rPr>
          <w:lang w:val="en-US"/>
        </w:rPr>
      </w:pPr>
      <w:r>
        <w:t xml:space="preserve">At </w:t>
      </w:r>
      <w:r>
        <w:rPr>
          <w:lang w:val="en-US"/>
        </w:rPr>
        <w:t xml:space="preserve">time </w:t>
      </w:r>
      <w:r>
        <w:t>instant t</w:t>
      </w:r>
      <w:r>
        <w:rPr>
          <w:vertAlign w:val="subscript"/>
        </w:rPr>
        <w:t>12</w:t>
      </w:r>
      <w:r>
        <w:rPr>
          <w:lang w:val="en-US"/>
        </w:rPr>
        <w:t xml:space="preserve">, the UE disconnects from the serving cell (cell1, blue line) and performs LBT to initiate its RACH procedure. This will lead to an additional uplink channel delay due to LBT. Assuming 2-step RACH in </w:t>
      </w:r>
      <w:r>
        <w:rPr>
          <w:bCs/>
        </w:rPr>
        <w:fldChar w:fldCharType="begin"/>
      </w:r>
      <w:r>
        <w:rPr>
          <w:bCs/>
        </w:rPr>
        <w:instrText xml:space="preserve"> REF _Ref71280697 \h  \* MERGEFORMAT </w:instrText>
      </w:r>
      <w:r>
        <w:rPr>
          <w:bCs/>
        </w:rPr>
      </w:r>
      <w:r>
        <w:rPr>
          <w:bCs/>
        </w:rPr>
        <w:fldChar w:fldCharType="separate"/>
      </w:r>
      <w:r>
        <w:rPr>
          <w:bCs/>
        </w:rPr>
        <w:t>Figure 1</w:t>
      </w:r>
      <w:r>
        <w:rPr>
          <w:bCs/>
        </w:rPr>
        <w:fldChar w:fldCharType="end"/>
      </w:r>
      <w:r>
        <w:rPr>
          <w:bCs/>
        </w:rPr>
        <w:t>,</w:t>
      </w:r>
      <w:r>
        <w:rPr>
          <w:lang w:val="en-US"/>
        </w:rPr>
        <w:t xml:space="preserve"> MSGA is successful before </w:t>
      </w:r>
      <w:r>
        <w:t>t</w:t>
      </w:r>
      <w:r>
        <w:rPr>
          <w:vertAlign w:val="subscript"/>
        </w:rPr>
        <w:t>9</w:t>
      </w:r>
      <w:r>
        <w:rPr>
          <w:lang w:val="en-US"/>
        </w:rPr>
        <w:t>, when gNB performs LBT to send MSGB in the DL. gNB finally manages to successfully send MSGB after another channel access waiting time in the downlink (</w:t>
      </w:r>
      <w:r>
        <w:t>t</w:t>
      </w:r>
      <w:r>
        <w:rPr>
          <w:vertAlign w:val="subscript"/>
        </w:rPr>
        <w:t>14</w:t>
      </w:r>
      <w:r>
        <w:t xml:space="preserve"> – t</w:t>
      </w:r>
      <w:r>
        <w:rPr>
          <w:vertAlign w:val="subscript"/>
        </w:rPr>
        <w:t>13</w:t>
      </w:r>
      <w:r>
        <w:t>)</w:t>
      </w:r>
      <w:r>
        <w:rPr>
          <w:lang w:val="en-US"/>
        </w:rPr>
        <w:t>.</w:t>
      </w:r>
    </w:p>
    <w:p w14:paraId="0EEE436B" w14:textId="77777777" w:rsidR="00BD227B" w:rsidRDefault="00BD227B" w:rsidP="00BD227B">
      <w:pPr>
        <w:spacing w:after="120"/>
      </w:pPr>
      <w:r>
        <w:rPr>
          <w:lang w:val="en-US"/>
        </w:rPr>
        <w:t xml:space="preserve">Due to these LBT caused waiting times </w:t>
      </w:r>
      <w:r>
        <w:t xml:space="preserve">An RLF could be wrongly counted as MRO-specific KPI like Too Late Handover (TLH) even though the delay that resulted in RLF was caused by LBT. </w:t>
      </w:r>
    </w:p>
    <w:p w14:paraId="659D18BD" w14:textId="77777777" w:rsidR="00BD227B" w:rsidRPr="00BD227B" w:rsidRDefault="00BD227B" w:rsidP="00BD227B">
      <w:pPr>
        <w:spacing w:after="120"/>
        <w:rPr>
          <w:b/>
          <w:bCs/>
        </w:rPr>
      </w:pPr>
      <w:r w:rsidRPr="00BD227B">
        <w:rPr>
          <w:b/>
          <w:bCs/>
        </w:rPr>
        <w:t>Observation 1: Mobility related RLFs could be wrongly added to MRO KPI statistics, if failure was induced by channel access delays due to LBT, and this miscounting would compromise the MRO procedure.</w:t>
      </w:r>
    </w:p>
    <w:p w14:paraId="40D2F2FE" w14:textId="47A99199" w:rsidR="00BD227B" w:rsidRDefault="00F35272" w:rsidP="007C75EB">
      <w:r>
        <w:t>Both the uplink (measurement reports and RACH) and downlink (</w:t>
      </w:r>
      <w:proofErr w:type="spellStart"/>
      <w:r>
        <w:t>RRCReconfiguration</w:t>
      </w:r>
      <w:proofErr w:type="spellEnd"/>
      <w:r>
        <w:t xml:space="preserve"> </w:t>
      </w:r>
      <w:proofErr w:type="spellStart"/>
      <w:r>
        <w:t>msg</w:t>
      </w:r>
      <w:proofErr w:type="spellEnd"/>
      <w:r>
        <w:t xml:space="preserve">) might suffer from delays due to LBT (which is raised in parallel in the RAN WG2 contribution). </w:t>
      </w:r>
      <w:r w:rsidR="00BD227B">
        <w:t xml:space="preserve">This </w:t>
      </w:r>
      <w:r>
        <w:t>means</w:t>
      </w:r>
      <w:r w:rsidR="00BD227B">
        <w:t xml:space="preserve"> the </w:t>
      </w:r>
      <w:r>
        <w:t xml:space="preserve">solution should be split </w:t>
      </w:r>
      <w:r w:rsidR="00BD227B">
        <w:t>into two parts:</w:t>
      </w:r>
    </w:p>
    <w:p w14:paraId="685415E5" w14:textId="7D1B5297" w:rsidR="00BD227B" w:rsidRDefault="00BD227B" w:rsidP="00BD227B">
      <w:pPr>
        <w:pStyle w:val="ListParagraph"/>
        <w:numPr>
          <w:ilvl w:val="0"/>
          <w:numId w:val="48"/>
        </w:numPr>
      </w:pPr>
      <w:r>
        <w:t xml:space="preserve">Waiting time in </w:t>
      </w:r>
      <w:proofErr w:type="gramStart"/>
      <w:r>
        <w:t>DL;</w:t>
      </w:r>
      <w:proofErr w:type="gramEnd"/>
    </w:p>
    <w:p w14:paraId="1D130108" w14:textId="6CE3AF5A" w:rsidR="00BD227B" w:rsidRDefault="00BD227B" w:rsidP="00BD227B">
      <w:pPr>
        <w:pStyle w:val="ListParagraph"/>
        <w:numPr>
          <w:ilvl w:val="0"/>
          <w:numId w:val="48"/>
        </w:numPr>
      </w:pPr>
      <w:r>
        <w:t xml:space="preserve">Waiting time in </w:t>
      </w:r>
      <w:proofErr w:type="gramStart"/>
      <w:r>
        <w:t>UL;</w:t>
      </w:r>
      <w:proofErr w:type="gramEnd"/>
    </w:p>
    <w:p w14:paraId="185D42C7" w14:textId="77777777" w:rsidR="00F35272" w:rsidRPr="00BD227B" w:rsidRDefault="00F35272" w:rsidP="00F35272">
      <w:pPr>
        <w:spacing w:after="120"/>
        <w:rPr>
          <w:b/>
          <w:bCs/>
        </w:rPr>
      </w:pPr>
      <w:r w:rsidRPr="00BD227B">
        <w:rPr>
          <w:b/>
          <w:bCs/>
        </w:rPr>
        <w:t>Observation 2: Delays due to LBT during the mobility procedure are impacting both uplink and downlink transmissions.</w:t>
      </w:r>
    </w:p>
    <w:p w14:paraId="7809D35F" w14:textId="1BB20DC0" w:rsidR="00F35272" w:rsidRDefault="00F35272" w:rsidP="00F35272">
      <w:r>
        <w:t>For the DL, the waiting time may be recorded at the gNB and reported when the RLF occurs.</w:t>
      </w:r>
    </w:p>
    <w:p w14:paraId="18C64602" w14:textId="59BB1005" w:rsidR="00F35272" w:rsidRPr="00F35272" w:rsidRDefault="00F35272" w:rsidP="00F35272">
      <w:pPr>
        <w:rPr>
          <w:b/>
          <w:bCs/>
        </w:rPr>
      </w:pPr>
      <w:r w:rsidRPr="00F35272">
        <w:rPr>
          <w:b/>
          <w:bCs/>
        </w:rPr>
        <w:t>Proposal 1: A gNB stores the waiting time related to a UE and includes the stored information in the network-side failure report in the case the UE suffers RLF or a HOF.</w:t>
      </w:r>
    </w:p>
    <w:p w14:paraId="706F4276" w14:textId="4AE59121" w:rsidR="00F35272" w:rsidRDefault="00F35272" w:rsidP="00F35272">
      <w:r>
        <w:t>For the UL, the information is available at the UE only. Therefore, the UE must store it and possible include it in the RLF Report provided to the network in the case of an RLF or a HOF.</w:t>
      </w:r>
    </w:p>
    <w:p w14:paraId="63FD8D81" w14:textId="6EA98030" w:rsidR="00F35272" w:rsidRPr="00F35272" w:rsidRDefault="00F35272" w:rsidP="00F35272">
      <w:pPr>
        <w:rPr>
          <w:b/>
          <w:bCs/>
        </w:rPr>
      </w:pPr>
      <w:r w:rsidRPr="00F35272">
        <w:rPr>
          <w:b/>
          <w:bCs/>
        </w:rPr>
        <w:t>Proposal 2: RAN3 asks RAN2 to enable including the waiting time in the RLF Report provided from the UE.</w:t>
      </w:r>
    </w:p>
    <w:p w14:paraId="2A6146F1" w14:textId="6101DEC9" w:rsidR="00F35272" w:rsidRDefault="00F35272" w:rsidP="00F35272">
      <w:pPr>
        <w:spacing w:after="120"/>
      </w:pPr>
      <w:r>
        <w:t xml:space="preserve">Eventually, the instance performing the root cause analysis in the gNB being responsible for problem will have to take into account in the root cause analysis both, the DL and the UL </w:t>
      </w:r>
      <w:r w:rsidR="00AA22E4">
        <w:t xml:space="preserve">LBT caused </w:t>
      </w:r>
      <w:r>
        <w:t>waiting times</w:t>
      </w:r>
      <w:r w:rsidR="00AA22E4">
        <w:t xml:space="preserve"> related to the mobility process messages</w:t>
      </w:r>
      <w:r>
        <w:t>. The final decision about the reason behind the issues of the mobility procedure can be only derived when all waiting time periods (uplink and downlink) are taken into account. The retrieval of the downlink part might require inter-node communication, when the analysing gNB is different from the one who holds the information about downlink waiting time.</w:t>
      </w:r>
    </w:p>
    <w:p w14:paraId="747C8E75" w14:textId="54F126DA" w:rsidR="00F35272" w:rsidRPr="003F2210" w:rsidRDefault="003F2210" w:rsidP="00BD227B">
      <w:pPr>
        <w:rPr>
          <w:b/>
          <w:bCs/>
          <w:lang w:val="en-US"/>
        </w:rPr>
      </w:pPr>
      <w:r w:rsidRPr="003F2210">
        <w:rPr>
          <w:b/>
          <w:bCs/>
          <w:lang w:val="en-US"/>
        </w:rPr>
        <w:lastRenderedPageBreak/>
        <w:t>Proposal 3: Definitions of the MRO problems for NR-U may need to consider the waiting time to exclude events that are not related to mobility.</w:t>
      </w:r>
    </w:p>
    <w:p w14:paraId="28E42E52" w14:textId="77777777" w:rsidR="000F16C4" w:rsidRPr="000665EA" w:rsidRDefault="00CD2620" w:rsidP="00E00CEF">
      <w:pPr>
        <w:pStyle w:val="Heading1"/>
      </w:pPr>
      <w:r w:rsidRPr="000665EA">
        <w:t>3</w:t>
      </w:r>
      <w:r w:rsidR="000F16C4" w:rsidRPr="000665EA">
        <w:tab/>
      </w:r>
      <w:r w:rsidRPr="000665EA">
        <w:t>Conclusions</w:t>
      </w:r>
    </w:p>
    <w:p w14:paraId="707A612C" w14:textId="4B813C74" w:rsidR="00B0692D" w:rsidRDefault="002F4257" w:rsidP="002424B8">
      <w:pPr>
        <w:jc w:val="both"/>
        <w:rPr>
          <w:bCs/>
        </w:rPr>
      </w:pPr>
      <w:r>
        <w:rPr>
          <w:bCs/>
        </w:rPr>
        <w:t xml:space="preserve">In this paper, </w:t>
      </w:r>
      <w:r w:rsidR="00E91D50">
        <w:rPr>
          <w:bCs/>
        </w:rPr>
        <w:t>first, we remind the problem of the possible impact of the waiting time on MRO analysis:</w:t>
      </w:r>
    </w:p>
    <w:p w14:paraId="260B0FC9" w14:textId="77777777" w:rsidR="00E91D50" w:rsidRPr="00E91D50" w:rsidRDefault="00E91D50" w:rsidP="00E91D50">
      <w:pPr>
        <w:ind w:left="284"/>
        <w:jc w:val="both"/>
        <w:rPr>
          <w:bCs/>
        </w:rPr>
      </w:pPr>
      <w:r w:rsidRPr="00E91D50">
        <w:rPr>
          <w:bCs/>
        </w:rPr>
        <w:t>Observation 1: Mobility related RLFs could be wrongly added to MRO KPI statistics, if failure was induced by channel access delays due to LBT, and this miscounting would compromise the MRO procedure.</w:t>
      </w:r>
    </w:p>
    <w:p w14:paraId="11694B31" w14:textId="77777777" w:rsidR="00E91D50" w:rsidRPr="00E91D50" w:rsidRDefault="00E91D50" w:rsidP="00E91D50">
      <w:pPr>
        <w:ind w:left="284"/>
        <w:jc w:val="both"/>
        <w:rPr>
          <w:bCs/>
        </w:rPr>
      </w:pPr>
      <w:r w:rsidRPr="00E91D50">
        <w:rPr>
          <w:bCs/>
        </w:rPr>
        <w:t>Observation 2: Delays due to LBT during the mobility procedure are impacting both uplink and downlink transmissions.</w:t>
      </w:r>
    </w:p>
    <w:p w14:paraId="0F7660FC" w14:textId="77777777" w:rsidR="00E91D50" w:rsidRPr="00E91D50" w:rsidRDefault="00E91D50" w:rsidP="00E91D50">
      <w:pPr>
        <w:ind w:left="284"/>
        <w:jc w:val="both"/>
        <w:rPr>
          <w:bCs/>
        </w:rPr>
      </w:pPr>
      <w:r w:rsidRPr="00E91D50">
        <w:rPr>
          <w:bCs/>
        </w:rPr>
        <w:t>Proposal 1: A gNB stores the waiting time related to a UE and includes the stored information in the network-side failure report in the case the UE suffers RLF or a HOF.</w:t>
      </w:r>
    </w:p>
    <w:p w14:paraId="4B735047" w14:textId="77777777" w:rsidR="00E91D50" w:rsidRPr="00E91D50" w:rsidRDefault="00E91D50" w:rsidP="00E91D50">
      <w:pPr>
        <w:ind w:left="284"/>
        <w:jc w:val="both"/>
        <w:rPr>
          <w:bCs/>
        </w:rPr>
      </w:pPr>
      <w:r w:rsidRPr="00E91D50">
        <w:rPr>
          <w:bCs/>
        </w:rPr>
        <w:t>Proposal 2: RAN3 asks RAN2 to enable including the waiting time in the RLF Report provided from the UE.</w:t>
      </w:r>
    </w:p>
    <w:p w14:paraId="37F90429" w14:textId="21DB9E7E" w:rsidR="00E91D50" w:rsidRDefault="00E91D50" w:rsidP="00E91D50">
      <w:pPr>
        <w:ind w:left="284"/>
        <w:jc w:val="both"/>
        <w:rPr>
          <w:bCs/>
        </w:rPr>
      </w:pPr>
      <w:r w:rsidRPr="00E91D50">
        <w:rPr>
          <w:bCs/>
        </w:rPr>
        <w:t>Proposal 3: Definitions of the MRO problems for NR-U may need to consider the waiting time to exclude events that are not related to mobility.</w:t>
      </w:r>
    </w:p>
    <w:p w14:paraId="65D18607" w14:textId="4EEC667B" w:rsidR="00042B69" w:rsidRDefault="00042B69" w:rsidP="002424B8">
      <w:pPr>
        <w:jc w:val="both"/>
        <w:rPr>
          <w:bCs/>
        </w:rPr>
      </w:pPr>
      <w:r>
        <w:rPr>
          <w:bCs/>
        </w:rPr>
        <w:t>A draft of an LS related to this has originally been proposed in [</w:t>
      </w:r>
      <w:r w:rsidR="00E525D8">
        <w:rPr>
          <w:bCs/>
        </w:rPr>
        <w:t>2</w:t>
      </w:r>
      <w:r>
        <w:rPr>
          <w:bCs/>
        </w:rPr>
        <w:t>].</w:t>
      </w:r>
    </w:p>
    <w:p w14:paraId="18D95744" w14:textId="65E13159" w:rsidR="002F43B3" w:rsidRPr="000665EA" w:rsidRDefault="002F43B3" w:rsidP="002F43B3">
      <w:pPr>
        <w:pStyle w:val="Heading1"/>
      </w:pPr>
      <w:r>
        <w:t>References</w:t>
      </w:r>
    </w:p>
    <w:p w14:paraId="64F58685" w14:textId="44FEA258" w:rsidR="002F43B3" w:rsidRDefault="002F43B3" w:rsidP="002F43B3">
      <w:pPr>
        <w:pStyle w:val="ListParagraph"/>
        <w:numPr>
          <w:ilvl w:val="0"/>
          <w:numId w:val="47"/>
        </w:numPr>
        <w:jc w:val="both"/>
        <w:rPr>
          <w:bCs/>
        </w:rPr>
      </w:pPr>
      <w:r>
        <w:rPr>
          <w:bCs/>
        </w:rPr>
        <w:t>R3-224390, RAN3 #117</w:t>
      </w:r>
    </w:p>
    <w:p w14:paraId="5F32291B" w14:textId="7CF92E58" w:rsidR="00042B69" w:rsidRPr="002F43B3" w:rsidRDefault="00042B69" w:rsidP="002F43B3">
      <w:pPr>
        <w:pStyle w:val="ListParagraph"/>
        <w:numPr>
          <w:ilvl w:val="0"/>
          <w:numId w:val="47"/>
        </w:numPr>
        <w:jc w:val="both"/>
        <w:rPr>
          <w:bCs/>
        </w:rPr>
      </w:pPr>
      <w:r>
        <w:rPr>
          <w:bCs/>
        </w:rPr>
        <w:t>R3-224391, RAN3 #117</w:t>
      </w:r>
    </w:p>
    <w:sectPr w:rsidR="00042B69" w:rsidRPr="002F43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4CAB" w14:textId="77777777" w:rsidR="00332C96" w:rsidRDefault="00332C96">
      <w:r>
        <w:separator/>
      </w:r>
    </w:p>
  </w:endnote>
  <w:endnote w:type="continuationSeparator" w:id="0">
    <w:p w14:paraId="6434C407" w14:textId="77777777" w:rsidR="00332C96" w:rsidRDefault="00332C96">
      <w:r>
        <w:continuationSeparator/>
      </w:r>
    </w:p>
  </w:endnote>
  <w:endnote w:type="continuationNotice" w:id="1">
    <w:p w14:paraId="5E6AE7E4" w14:textId="77777777" w:rsidR="00332C96" w:rsidRDefault="00332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D26A" w14:textId="77777777" w:rsidR="00332C96" w:rsidRDefault="00332C96">
      <w:r>
        <w:separator/>
      </w:r>
    </w:p>
  </w:footnote>
  <w:footnote w:type="continuationSeparator" w:id="0">
    <w:p w14:paraId="43D7AAE6" w14:textId="77777777" w:rsidR="00332C96" w:rsidRDefault="00332C96">
      <w:r>
        <w:continuationSeparator/>
      </w:r>
    </w:p>
  </w:footnote>
  <w:footnote w:type="continuationNotice" w:id="1">
    <w:p w14:paraId="53B8C068" w14:textId="77777777" w:rsidR="00332C96" w:rsidRDefault="00332C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7"/>
  </w:num>
  <w:num w:numId="3">
    <w:abstractNumId w:val="19"/>
  </w:num>
  <w:num w:numId="4">
    <w:abstractNumId w:val="9"/>
  </w:num>
  <w:num w:numId="5">
    <w:abstractNumId w:val="11"/>
  </w:num>
  <w:num w:numId="6">
    <w:abstractNumId w:val="46"/>
  </w:num>
  <w:num w:numId="7">
    <w:abstractNumId w:val="32"/>
  </w:num>
  <w:num w:numId="8">
    <w:abstractNumId w:val="20"/>
  </w:num>
  <w:num w:numId="9">
    <w:abstractNumId w:val="45"/>
  </w:num>
  <w:num w:numId="10">
    <w:abstractNumId w:val="31"/>
  </w:num>
  <w:num w:numId="11">
    <w:abstractNumId w:val="16"/>
  </w:num>
  <w:num w:numId="12">
    <w:abstractNumId w:val="40"/>
  </w:num>
  <w:num w:numId="13">
    <w:abstractNumId w:val="41"/>
  </w:num>
  <w:num w:numId="14">
    <w:abstractNumId w:val="38"/>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34"/>
  </w:num>
  <w:num w:numId="26">
    <w:abstractNumId w:val="21"/>
  </w:num>
  <w:num w:numId="27">
    <w:abstractNumId w:val="26"/>
  </w:num>
  <w:num w:numId="28">
    <w:abstractNumId w:val="43"/>
  </w:num>
  <w:num w:numId="29">
    <w:abstractNumId w:val="44"/>
  </w:num>
  <w:num w:numId="30">
    <w:abstractNumId w:val="33"/>
  </w:num>
  <w:num w:numId="31">
    <w:abstractNumId w:val="30"/>
  </w:num>
  <w:num w:numId="32">
    <w:abstractNumId w:val="22"/>
  </w:num>
  <w:num w:numId="33">
    <w:abstractNumId w:val="35"/>
  </w:num>
  <w:num w:numId="34">
    <w:abstractNumId w:val="14"/>
  </w:num>
  <w:num w:numId="35">
    <w:abstractNumId w:val="13"/>
  </w:num>
  <w:num w:numId="36">
    <w:abstractNumId w:val="42"/>
  </w:num>
  <w:num w:numId="37">
    <w:abstractNumId w:val="27"/>
  </w:num>
  <w:num w:numId="38">
    <w:abstractNumId w:val="36"/>
  </w:num>
  <w:num w:numId="39">
    <w:abstractNumId w:val="47"/>
  </w:num>
  <w:num w:numId="40">
    <w:abstractNumId w:val="24"/>
  </w:num>
  <w:num w:numId="41">
    <w:abstractNumId w:val="18"/>
  </w:num>
  <w:num w:numId="42">
    <w:abstractNumId w:val="39"/>
  </w:num>
  <w:num w:numId="43">
    <w:abstractNumId w:val="29"/>
  </w:num>
  <w:num w:numId="44">
    <w:abstractNumId w:val="12"/>
  </w:num>
  <w:num w:numId="45">
    <w:abstractNumId w:val="15"/>
  </w:num>
  <w:num w:numId="46">
    <w:abstractNumId w:val="10"/>
  </w:num>
  <w:num w:numId="47">
    <w:abstractNumId w:val="28"/>
  </w:num>
  <w:num w:numId="4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037A"/>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52B5"/>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24B8"/>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2C9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14B7"/>
    <w:rsid w:val="00522C51"/>
    <w:rsid w:val="00526054"/>
    <w:rsid w:val="00526E01"/>
    <w:rsid w:val="0052774C"/>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770E8"/>
    <w:rsid w:val="0058588B"/>
    <w:rsid w:val="00586ABC"/>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380"/>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D2A"/>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E07"/>
    <w:rsid w:val="00846E32"/>
    <w:rsid w:val="00852A5B"/>
    <w:rsid w:val="00852D39"/>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56C"/>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482"/>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3183"/>
    <w:rsid w:val="00AF34E1"/>
    <w:rsid w:val="00AF3F37"/>
    <w:rsid w:val="00AF4195"/>
    <w:rsid w:val="00AF6AC6"/>
    <w:rsid w:val="00B033EF"/>
    <w:rsid w:val="00B03B3C"/>
    <w:rsid w:val="00B0692D"/>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4DBE"/>
    <w:rsid w:val="00BA72C0"/>
    <w:rsid w:val="00BA79DD"/>
    <w:rsid w:val="00BB05BD"/>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C122B"/>
    <w:rsid w:val="00CC26C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03DA"/>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514"/>
    <w:rsid w:val="00E338CF"/>
    <w:rsid w:val="00E33B0E"/>
    <w:rsid w:val="00E376B0"/>
    <w:rsid w:val="00E46555"/>
    <w:rsid w:val="00E47BC4"/>
    <w:rsid w:val="00E5071A"/>
    <w:rsid w:val="00E525D8"/>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5272"/>
    <w:rsid w:val="00F36DA6"/>
    <w:rsid w:val="00F37743"/>
    <w:rsid w:val="00F402FC"/>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92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5AIRPNAIUNRU-1156379521-3267</_dlc_DocId>
    <_dlc_DocIdUrl xmlns="71c5aaf6-e6ce-465b-b873-5148d2a4c105">
      <Url>https://nokia.sharepoint.com/sites/c5g/e2earch/_layouts/15/DocIdRedir.aspx?ID=5AIRPNAIUNRU-1156379521-3267</Url>
      <Description>5AIRPNAIUNRU-1156379521-3267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3</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MLB enhancement for NRU</vt:lpstr>
    </vt:vector>
  </TitlesOfParts>
  <Company>Nokia, Nokia Shanghai Bell</Company>
  <LinksUpToDate>false</LinksUpToDate>
  <CharactersWithSpaces>8172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LBT waiting time for correct NR-U MRO analysis</dc:title>
  <dc:subject>3GPP RAN3 #118</dc:subject>
  <dc:creator>Benoist Sébire</dc:creator>
  <cp:keywords>&lt;keyword[, keyword, ]&gt;</cp:keywords>
  <dc:description/>
  <cp:lastModifiedBy>Nokia</cp:lastModifiedBy>
  <cp:revision>13</cp:revision>
  <cp:lastPrinted>2019-03-27T07:16:00Z</cp:lastPrinted>
  <dcterms:created xsi:type="dcterms:W3CDTF">2022-11-03T08:32:00Z</dcterms:created>
  <dcterms:modified xsi:type="dcterms:W3CDTF">2022-11-03T14:00:00Z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0db313f2-17f5-45d2-9a90-26d19412ad83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